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CBA2E" w14:textId="711B3B35" w:rsidR="003D08AE" w:rsidRPr="00046FC8" w:rsidRDefault="003D08AE" w:rsidP="00272475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745740">
        <w:rPr>
          <w:rFonts w:ascii="Times New Roman" w:hAnsi="Times New Roman"/>
          <w:b/>
          <w:sz w:val="22"/>
          <w:szCs w:val="22"/>
          <w:lang w:val="id-ID"/>
        </w:rPr>
        <w:tab/>
      </w:r>
      <w:r w:rsidRPr="00272475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Pr="00AC3AF7">
        <w:rPr>
          <w:rFonts w:ascii="Times New Roman" w:hAnsi="Times New Roman"/>
          <w:b/>
          <w:sz w:val="22"/>
          <w:szCs w:val="22"/>
          <w:lang w:val="id-ID"/>
        </w:rPr>
        <w:tab/>
      </w:r>
      <w:r w:rsidR="007831C8" w:rsidRPr="00CF2218">
        <w:rPr>
          <w:rFonts w:ascii="Times New Roman" w:hAnsi="Times New Roman"/>
          <w:b/>
          <w:color w:val="FF0000"/>
          <w:sz w:val="22"/>
          <w:szCs w:val="22"/>
          <w:lang w:val="id-ID"/>
        </w:rPr>
        <w:tab/>
      </w:r>
      <w:r w:rsidRPr="00046FC8">
        <w:rPr>
          <w:rFonts w:ascii="Arial" w:hAnsi="Arial" w:cs="Arial"/>
          <w:b/>
          <w:lang w:val="id-ID"/>
        </w:rPr>
        <w:t>HAL</w:t>
      </w:r>
    </w:p>
    <w:p w14:paraId="60C4CC36" w14:textId="6A1B8F5E" w:rsidR="00BA13EF" w:rsidRPr="006F038F" w:rsidRDefault="00BA13EF" w:rsidP="00272475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6F038F">
        <w:rPr>
          <w:rFonts w:ascii="Arial" w:hAnsi="Arial" w:cs="Arial"/>
          <w:b/>
          <w:lang w:val="it-IT"/>
        </w:rPr>
        <w:t xml:space="preserve">KATA PENGANTAR </w:t>
      </w:r>
      <w:r w:rsidRPr="006F038F">
        <w:rPr>
          <w:rFonts w:ascii="Arial" w:hAnsi="Arial" w:cs="Arial"/>
          <w:b/>
          <w:lang w:val="id-ID"/>
        </w:rPr>
        <w:t>......................................................................</w:t>
      </w:r>
      <w:r w:rsidRPr="006F038F">
        <w:rPr>
          <w:rFonts w:ascii="Arial" w:hAnsi="Arial" w:cs="Arial"/>
          <w:b/>
          <w:lang w:val="id-ID"/>
        </w:rPr>
        <w:tab/>
      </w:r>
      <w:r w:rsidR="0074194F">
        <w:rPr>
          <w:rFonts w:ascii="Arial" w:hAnsi="Arial" w:cs="Arial"/>
          <w:b/>
          <w:lang w:val="id-ID"/>
        </w:rPr>
        <w:tab/>
      </w:r>
    </w:p>
    <w:p w14:paraId="6880B4E7" w14:textId="7DDFC868" w:rsidR="003532B1" w:rsidRPr="006F038F" w:rsidRDefault="00FF1EF7" w:rsidP="00272475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6F038F">
        <w:rPr>
          <w:rFonts w:ascii="Arial" w:hAnsi="Arial" w:cs="Arial"/>
          <w:b/>
          <w:lang w:val="it-IT"/>
        </w:rPr>
        <w:t>DAFTAR ISI</w:t>
      </w:r>
      <w:r w:rsidR="003532B1" w:rsidRPr="006F038F">
        <w:rPr>
          <w:rFonts w:ascii="Arial" w:hAnsi="Arial" w:cs="Arial"/>
          <w:b/>
          <w:lang w:val="id-ID"/>
        </w:rPr>
        <w:t>....................................................................................</w:t>
      </w:r>
      <w:r w:rsidR="00BA13EF" w:rsidRPr="006F038F">
        <w:rPr>
          <w:rFonts w:ascii="Arial" w:hAnsi="Arial" w:cs="Arial"/>
          <w:b/>
          <w:lang w:val="id-ID"/>
        </w:rPr>
        <w:tab/>
      </w:r>
      <w:r w:rsidR="00BA13EF" w:rsidRPr="006F038F">
        <w:rPr>
          <w:rFonts w:ascii="Arial" w:hAnsi="Arial" w:cs="Arial"/>
          <w:b/>
          <w:lang w:val="id-ID"/>
        </w:rPr>
        <w:tab/>
        <w:t>i</w:t>
      </w:r>
    </w:p>
    <w:p w14:paraId="069A6383" w14:textId="47AC0C04" w:rsidR="003532B1" w:rsidRPr="006F038F" w:rsidRDefault="003532B1" w:rsidP="00272475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6F038F">
        <w:rPr>
          <w:rFonts w:ascii="Arial" w:hAnsi="Arial" w:cs="Arial"/>
          <w:b/>
          <w:lang w:val="id-ID"/>
        </w:rPr>
        <w:t>DAFTAR TABEL ............................................................................</w:t>
      </w:r>
      <w:r w:rsidR="00BA13EF" w:rsidRPr="006F038F">
        <w:rPr>
          <w:rFonts w:ascii="Arial" w:hAnsi="Arial" w:cs="Arial"/>
          <w:b/>
          <w:lang w:val="id-ID"/>
        </w:rPr>
        <w:tab/>
      </w:r>
      <w:r w:rsidR="00BA13EF" w:rsidRPr="006F038F">
        <w:rPr>
          <w:rFonts w:ascii="Arial" w:hAnsi="Arial" w:cs="Arial"/>
          <w:b/>
          <w:lang w:val="id-ID"/>
        </w:rPr>
        <w:tab/>
        <w:t>ii</w:t>
      </w:r>
      <w:r w:rsidRPr="006F038F">
        <w:rPr>
          <w:rFonts w:ascii="Arial" w:hAnsi="Arial" w:cs="Arial"/>
          <w:b/>
          <w:lang w:val="id-ID"/>
        </w:rPr>
        <w:tab/>
      </w:r>
    </w:p>
    <w:p w14:paraId="36F0D273" w14:textId="59B16242" w:rsidR="003532B1" w:rsidRPr="006F038F" w:rsidRDefault="003532B1" w:rsidP="00272475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6F038F">
        <w:rPr>
          <w:rFonts w:ascii="Arial" w:hAnsi="Arial" w:cs="Arial"/>
          <w:b/>
          <w:lang w:val="id-ID"/>
        </w:rPr>
        <w:t>DAFTAR GAMBAR ........................................................................</w:t>
      </w:r>
      <w:r w:rsidR="00BA13EF" w:rsidRPr="006F038F">
        <w:rPr>
          <w:rFonts w:ascii="Arial" w:hAnsi="Arial" w:cs="Arial"/>
          <w:b/>
          <w:lang w:val="id-ID"/>
        </w:rPr>
        <w:tab/>
      </w:r>
      <w:r w:rsidR="00BA13EF" w:rsidRPr="006F038F">
        <w:rPr>
          <w:rFonts w:ascii="Arial" w:hAnsi="Arial" w:cs="Arial"/>
          <w:b/>
          <w:lang w:val="id-ID"/>
        </w:rPr>
        <w:tab/>
        <w:t>iii</w:t>
      </w:r>
    </w:p>
    <w:p w14:paraId="793F2DB5" w14:textId="19BF08DE" w:rsidR="00B07615" w:rsidRPr="006F038F" w:rsidRDefault="003532B1" w:rsidP="00272475">
      <w:pPr>
        <w:tabs>
          <w:tab w:val="left" w:pos="720"/>
        </w:tabs>
        <w:spacing w:line="360" w:lineRule="auto"/>
        <w:rPr>
          <w:rFonts w:ascii="Arial" w:hAnsi="Arial" w:cs="Arial"/>
          <w:b/>
        </w:rPr>
      </w:pPr>
      <w:r w:rsidRPr="006F038F">
        <w:rPr>
          <w:rFonts w:ascii="Arial" w:hAnsi="Arial" w:cs="Arial"/>
          <w:b/>
          <w:lang w:val="id-ID"/>
        </w:rPr>
        <w:t>DAFTAR LAMPIRAN......................................................................</w:t>
      </w:r>
      <w:r w:rsidR="00BA13EF" w:rsidRPr="006F038F">
        <w:rPr>
          <w:rFonts w:ascii="Arial" w:hAnsi="Arial" w:cs="Arial"/>
          <w:b/>
          <w:lang w:val="id-ID"/>
        </w:rPr>
        <w:tab/>
      </w:r>
      <w:r w:rsidR="00BA13EF" w:rsidRPr="006F038F">
        <w:rPr>
          <w:rFonts w:ascii="Arial" w:hAnsi="Arial" w:cs="Arial"/>
          <w:b/>
          <w:lang w:val="id-ID"/>
        </w:rPr>
        <w:tab/>
        <w:t>iv</w:t>
      </w:r>
      <w:r w:rsidR="00804C56" w:rsidRPr="006F038F">
        <w:rPr>
          <w:rFonts w:ascii="Arial" w:hAnsi="Arial" w:cs="Arial"/>
          <w:b/>
        </w:rPr>
        <w:t xml:space="preserve">                                                                                  </w:t>
      </w:r>
    </w:p>
    <w:p w14:paraId="534F8D7F" w14:textId="6FDDB48B" w:rsidR="00FF1EF7" w:rsidRPr="006F038F" w:rsidRDefault="00FF1EF7" w:rsidP="0074194F">
      <w:pPr>
        <w:tabs>
          <w:tab w:val="left" w:pos="720"/>
          <w:tab w:val="left" w:pos="990"/>
        </w:tabs>
        <w:spacing w:line="360" w:lineRule="auto"/>
        <w:rPr>
          <w:rFonts w:ascii="Arial" w:hAnsi="Arial" w:cs="Arial"/>
          <w:b/>
        </w:rPr>
      </w:pPr>
      <w:r w:rsidRPr="006F038F">
        <w:rPr>
          <w:rFonts w:ascii="Arial" w:hAnsi="Arial" w:cs="Arial"/>
          <w:b/>
        </w:rPr>
        <w:t xml:space="preserve">BAB I </w:t>
      </w:r>
      <w:r w:rsidR="0074194F">
        <w:rPr>
          <w:rFonts w:ascii="Arial" w:hAnsi="Arial" w:cs="Arial"/>
          <w:b/>
        </w:rPr>
        <w:tab/>
      </w:r>
      <w:r w:rsidRPr="006F038F">
        <w:rPr>
          <w:rFonts w:ascii="Arial" w:hAnsi="Arial" w:cs="Arial"/>
          <w:b/>
        </w:rPr>
        <w:t>PENDAHULUAN</w:t>
      </w:r>
      <w:r w:rsidR="00804C56" w:rsidRPr="006F038F">
        <w:rPr>
          <w:rFonts w:ascii="Arial" w:hAnsi="Arial" w:cs="Arial"/>
          <w:b/>
        </w:rPr>
        <w:t xml:space="preserve"> …………………………………………</w:t>
      </w:r>
      <w:r w:rsidR="000F5268" w:rsidRPr="006F038F">
        <w:rPr>
          <w:rFonts w:ascii="Arial" w:hAnsi="Arial" w:cs="Arial"/>
          <w:b/>
        </w:rPr>
        <w:tab/>
      </w:r>
      <w:r w:rsidR="00272475" w:rsidRPr="006F038F">
        <w:rPr>
          <w:rFonts w:ascii="Arial" w:hAnsi="Arial" w:cs="Arial"/>
          <w:b/>
        </w:rPr>
        <w:tab/>
      </w:r>
      <w:r w:rsidR="000F5268" w:rsidRPr="006F038F">
        <w:rPr>
          <w:rFonts w:ascii="Arial" w:hAnsi="Arial" w:cs="Arial"/>
          <w:b/>
        </w:rPr>
        <w:t>1</w:t>
      </w:r>
    </w:p>
    <w:p w14:paraId="2DF427F1" w14:textId="48C22FE0" w:rsidR="00FF1EF7" w:rsidRPr="006F038F" w:rsidRDefault="00FF1EF7" w:rsidP="0074194F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spacing w:line="360" w:lineRule="auto"/>
        <w:ind w:firstLine="198"/>
        <w:rPr>
          <w:rFonts w:ascii="Arial" w:hAnsi="Arial" w:cs="Arial"/>
          <w:sz w:val="24"/>
          <w:szCs w:val="24"/>
        </w:rPr>
      </w:pPr>
      <w:r w:rsidRPr="006F038F">
        <w:rPr>
          <w:rFonts w:ascii="Arial" w:hAnsi="Arial" w:cs="Arial"/>
          <w:sz w:val="24"/>
          <w:szCs w:val="24"/>
          <w:lang w:val="en-US"/>
        </w:rPr>
        <w:t xml:space="preserve">Latar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Belakang</w:t>
      </w:r>
      <w:proofErr w:type="spellEnd"/>
      <w:r w:rsidR="00804C56" w:rsidRPr="006F038F">
        <w:rPr>
          <w:rFonts w:ascii="Arial" w:hAnsi="Arial" w:cs="Arial"/>
          <w:sz w:val="24"/>
          <w:szCs w:val="24"/>
          <w:lang w:val="en-US"/>
        </w:rPr>
        <w:t xml:space="preserve"> …………………………………………</w:t>
      </w:r>
      <w:r w:rsidR="005C6D61" w:rsidRPr="006F038F">
        <w:rPr>
          <w:rFonts w:ascii="Arial" w:hAnsi="Arial" w:cs="Arial"/>
          <w:sz w:val="24"/>
          <w:szCs w:val="24"/>
          <w:lang w:val="en-US"/>
        </w:rPr>
        <w:tab/>
      </w:r>
      <w:r w:rsidR="00272475" w:rsidRPr="006F038F">
        <w:rPr>
          <w:rFonts w:ascii="Arial" w:hAnsi="Arial" w:cs="Arial"/>
          <w:sz w:val="24"/>
          <w:szCs w:val="24"/>
          <w:lang w:val="en-US"/>
        </w:rPr>
        <w:tab/>
      </w:r>
      <w:r w:rsidR="0024275F" w:rsidRPr="006F038F">
        <w:rPr>
          <w:rFonts w:ascii="Arial" w:hAnsi="Arial" w:cs="Arial"/>
          <w:sz w:val="24"/>
          <w:szCs w:val="24"/>
        </w:rPr>
        <w:t>2</w:t>
      </w:r>
    </w:p>
    <w:p w14:paraId="0AAD041F" w14:textId="47EEDEA8" w:rsidR="00FF1EF7" w:rsidRPr="006F038F" w:rsidRDefault="00FF1EF7" w:rsidP="0074194F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spacing w:line="360" w:lineRule="auto"/>
        <w:ind w:firstLine="198"/>
        <w:rPr>
          <w:rFonts w:ascii="Arial" w:hAnsi="Arial" w:cs="Arial"/>
          <w:sz w:val="24"/>
          <w:szCs w:val="24"/>
        </w:rPr>
      </w:pP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Landasan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04C56" w:rsidRPr="006F038F">
        <w:rPr>
          <w:rFonts w:ascii="Arial" w:hAnsi="Arial" w:cs="Arial"/>
          <w:sz w:val="24"/>
          <w:szCs w:val="24"/>
          <w:lang w:val="en-US"/>
        </w:rPr>
        <w:t>h</w:t>
      </w:r>
      <w:r w:rsidR="00FD02EF" w:rsidRPr="006F038F">
        <w:rPr>
          <w:rFonts w:ascii="Arial" w:hAnsi="Arial" w:cs="Arial"/>
          <w:sz w:val="24"/>
          <w:szCs w:val="24"/>
          <w:lang w:val="en-US"/>
        </w:rPr>
        <w:t>u</w:t>
      </w:r>
      <w:r w:rsidR="00804C56" w:rsidRPr="006F038F">
        <w:rPr>
          <w:rFonts w:ascii="Arial" w:hAnsi="Arial" w:cs="Arial"/>
          <w:sz w:val="24"/>
          <w:szCs w:val="24"/>
          <w:lang w:val="en-US"/>
        </w:rPr>
        <w:t>kum</w:t>
      </w:r>
      <w:proofErr w:type="spellEnd"/>
      <w:r w:rsidR="00804C56" w:rsidRPr="006F038F">
        <w:rPr>
          <w:rFonts w:ascii="Arial" w:hAnsi="Arial" w:cs="Arial"/>
          <w:sz w:val="24"/>
          <w:szCs w:val="24"/>
          <w:lang w:val="en-US"/>
        </w:rPr>
        <w:t xml:space="preserve"> ………………………………………</w:t>
      </w:r>
      <w:r w:rsidR="005C6D61" w:rsidRPr="006F038F">
        <w:rPr>
          <w:rFonts w:ascii="Arial" w:hAnsi="Arial" w:cs="Arial"/>
          <w:sz w:val="24"/>
          <w:szCs w:val="24"/>
          <w:lang w:val="en-US"/>
        </w:rPr>
        <w:tab/>
      </w:r>
      <w:r w:rsidR="00662C96" w:rsidRPr="006F038F">
        <w:rPr>
          <w:rFonts w:ascii="Arial" w:hAnsi="Arial" w:cs="Arial"/>
          <w:sz w:val="24"/>
          <w:szCs w:val="24"/>
          <w:lang w:val="en-US"/>
        </w:rPr>
        <w:tab/>
      </w:r>
      <w:r w:rsidR="00725694" w:rsidRPr="006F038F">
        <w:rPr>
          <w:rFonts w:ascii="Arial" w:hAnsi="Arial" w:cs="Arial"/>
          <w:sz w:val="24"/>
          <w:szCs w:val="24"/>
        </w:rPr>
        <w:t>6</w:t>
      </w:r>
    </w:p>
    <w:p w14:paraId="2A83DC40" w14:textId="152383DD" w:rsidR="00FF1EF7" w:rsidRPr="006F038F" w:rsidRDefault="00FF1EF7" w:rsidP="0074194F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spacing w:line="360" w:lineRule="auto"/>
        <w:ind w:firstLine="198"/>
        <w:rPr>
          <w:rFonts w:ascii="Arial" w:hAnsi="Arial" w:cs="Arial"/>
          <w:sz w:val="24"/>
          <w:szCs w:val="24"/>
        </w:rPr>
      </w:pPr>
      <w:r w:rsidRPr="006F038F">
        <w:rPr>
          <w:rFonts w:ascii="Arial" w:hAnsi="Arial" w:cs="Arial"/>
          <w:sz w:val="24"/>
          <w:szCs w:val="24"/>
          <w:lang w:val="en-US"/>
        </w:rPr>
        <w:t xml:space="preserve">Maksud dan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tujuan</w:t>
      </w:r>
      <w:proofErr w:type="spellEnd"/>
      <w:r w:rsidR="00804C56" w:rsidRPr="006F038F">
        <w:rPr>
          <w:rFonts w:ascii="Arial" w:hAnsi="Arial" w:cs="Arial"/>
          <w:sz w:val="24"/>
          <w:szCs w:val="24"/>
          <w:lang w:val="en-US"/>
        </w:rPr>
        <w:t xml:space="preserve"> ……………………………………</w:t>
      </w:r>
      <w:r w:rsidR="00272475" w:rsidRPr="006F038F">
        <w:rPr>
          <w:rFonts w:ascii="Arial" w:hAnsi="Arial" w:cs="Arial"/>
          <w:sz w:val="24"/>
          <w:szCs w:val="24"/>
          <w:lang w:val="en-US"/>
        </w:rPr>
        <w:tab/>
      </w:r>
      <w:r w:rsidR="00861C71" w:rsidRPr="006F038F">
        <w:rPr>
          <w:rFonts w:ascii="Arial" w:hAnsi="Arial" w:cs="Arial"/>
          <w:sz w:val="24"/>
          <w:szCs w:val="24"/>
          <w:lang w:val="en-US"/>
        </w:rPr>
        <w:tab/>
      </w:r>
      <w:r w:rsidR="00046FC8" w:rsidRPr="006F038F">
        <w:rPr>
          <w:rFonts w:ascii="Arial" w:hAnsi="Arial" w:cs="Arial"/>
          <w:sz w:val="24"/>
          <w:szCs w:val="24"/>
        </w:rPr>
        <w:t>9</w:t>
      </w:r>
    </w:p>
    <w:p w14:paraId="1FA54590" w14:textId="596A449A" w:rsidR="00FF1EF7" w:rsidRPr="006F038F" w:rsidRDefault="00FF1EF7" w:rsidP="0074194F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spacing w:line="360" w:lineRule="auto"/>
        <w:ind w:firstLine="198"/>
        <w:rPr>
          <w:rFonts w:ascii="Arial" w:hAnsi="Arial" w:cs="Arial"/>
          <w:sz w:val="24"/>
          <w:szCs w:val="24"/>
        </w:rPr>
      </w:pP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Sistematika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804C56" w:rsidRPr="006F038F">
        <w:rPr>
          <w:rFonts w:ascii="Arial" w:hAnsi="Arial" w:cs="Arial"/>
          <w:sz w:val="24"/>
          <w:szCs w:val="24"/>
          <w:lang w:val="en-US"/>
        </w:rPr>
        <w:t xml:space="preserve"> ……………</w:t>
      </w:r>
      <w:r w:rsidR="00696E05" w:rsidRPr="006F038F">
        <w:rPr>
          <w:rFonts w:ascii="Arial" w:hAnsi="Arial" w:cs="Arial"/>
          <w:sz w:val="24"/>
          <w:szCs w:val="24"/>
          <w:lang w:val="en-US"/>
        </w:rPr>
        <w:t>…</w:t>
      </w:r>
      <w:r w:rsidR="00804C56" w:rsidRPr="006F038F">
        <w:rPr>
          <w:rFonts w:ascii="Arial" w:hAnsi="Arial" w:cs="Arial"/>
          <w:sz w:val="24"/>
          <w:szCs w:val="24"/>
          <w:lang w:val="en-US"/>
        </w:rPr>
        <w:t>…………………</w:t>
      </w:r>
      <w:r w:rsidR="00272475" w:rsidRPr="006F038F">
        <w:rPr>
          <w:rFonts w:ascii="Arial" w:hAnsi="Arial" w:cs="Arial"/>
          <w:sz w:val="24"/>
          <w:szCs w:val="24"/>
          <w:lang w:val="en-US"/>
        </w:rPr>
        <w:tab/>
      </w:r>
      <w:r w:rsidR="00662C96" w:rsidRPr="006F038F">
        <w:rPr>
          <w:rFonts w:ascii="Arial" w:hAnsi="Arial" w:cs="Arial"/>
          <w:sz w:val="24"/>
          <w:szCs w:val="24"/>
          <w:lang w:val="en-US"/>
        </w:rPr>
        <w:tab/>
      </w:r>
      <w:r w:rsidR="00725694" w:rsidRPr="006F038F">
        <w:rPr>
          <w:rFonts w:ascii="Arial" w:hAnsi="Arial" w:cs="Arial"/>
          <w:sz w:val="24"/>
          <w:szCs w:val="24"/>
        </w:rPr>
        <w:t>10</w:t>
      </w:r>
    </w:p>
    <w:p w14:paraId="226A75A3" w14:textId="0320F2E5" w:rsidR="00FF1EF7" w:rsidRPr="0074194F" w:rsidRDefault="00FF1EF7" w:rsidP="0074194F">
      <w:pPr>
        <w:tabs>
          <w:tab w:val="left" w:pos="990"/>
        </w:tabs>
        <w:spacing w:line="360" w:lineRule="auto"/>
        <w:rPr>
          <w:rFonts w:ascii="Arial" w:hAnsi="Arial" w:cs="Arial"/>
          <w:b/>
          <w:lang w:val="it-IT"/>
        </w:rPr>
      </w:pPr>
      <w:r w:rsidRPr="00046FC8">
        <w:rPr>
          <w:rFonts w:ascii="Arial" w:hAnsi="Arial" w:cs="Arial"/>
          <w:b/>
          <w:lang w:val="it-IT"/>
        </w:rPr>
        <w:t xml:space="preserve">BAB II </w:t>
      </w:r>
      <w:r w:rsidR="0074194F">
        <w:rPr>
          <w:rFonts w:ascii="Arial" w:hAnsi="Arial" w:cs="Arial"/>
          <w:b/>
          <w:lang w:val="it-IT"/>
        </w:rPr>
        <w:tab/>
      </w:r>
      <w:r w:rsidR="00BA13EF" w:rsidRPr="00046FC8">
        <w:rPr>
          <w:rFonts w:ascii="Arial" w:hAnsi="Arial" w:cs="Arial"/>
          <w:b/>
          <w:lang w:val="id-ID"/>
        </w:rPr>
        <w:t>HASIL EVALUASI RENJA TAHUN LALU........................</w:t>
      </w:r>
      <w:r w:rsidR="00745740" w:rsidRPr="00046FC8">
        <w:rPr>
          <w:rFonts w:ascii="Arial" w:hAnsi="Arial" w:cs="Arial"/>
          <w:b/>
          <w:lang w:val="it-IT"/>
        </w:rPr>
        <w:t xml:space="preserve"> </w:t>
      </w:r>
      <w:r w:rsidR="00272475" w:rsidRPr="00046FC8">
        <w:rPr>
          <w:rFonts w:ascii="Arial" w:hAnsi="Arial" w:cs="Arial"/>
          <w:b/>
          <w:lang w:val="it-IT"/>
        </w:rPr>
        <w:tab/>
      </w:r>
      <w:r w:rsidR="000F5268" w:rsidRPr="00046FC8">
        <w:rPr>
          <w:rFonts w:ascii="Arial" w:hAnsi="Arial" w:cs="Arial"/>
          <w:b/>
          <w:lang w:val="it-IT"/>
        </w:rPr>
        <w:tab/>
      </w:r>
      <w:r w:rsidR="00021E11" w:rsidRPr="00046FC8">
        <w:rPr>
          <w:rFonts w:ascii="Arial" w:hAnsi="Arial" w:cs="Arial"/>
          <w:b/>
          <w:lang w:val="id-ID"/>
        </w:rPr>
        <w:t>1</w:t>
      </w:r>
      <w:r w:rsidR="00046FC8" w:rsidRPr="00046FC8">
        <w:rPr>
          <w:rFonts w:ascii="Arial" w:hAnsi="Arial" w:cs="Arial"/>
          <w:b/>
          <w:lang w:val="id-ID"/>
        </w:rPr>
        <w:t>1</w:t>
      </w:r>
    </w:p>
    <w:p w14:paraId="45CDA43C" w14:textId="77777777" w:rsidR="00BA13EF" w:rsidRPr="006F038F" w:rsidRDefault="00FF1EF7" w:rsidP="0074194F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hanging="156"/>
        <w:rPr>
          <w:rFonts w:ascii="Arial" w:hAnsi="Arial" w:cs="Arial"/>
          <w:sz w:val="24"/>
          <w:szCs w:val="24"/>
        </w:rPr>
      </w:pPr>
      <w:r w:rsidRPr="006A3717">
        <w:rPr>
          <w:rFonts w:ascii="Arial" w:hAnsi="Arial" w:cs="Arial"/>
          <w:sz w:val="24"/>
          <w:szCs w:val="24"/>
          <w:lang w:val="it-IT"/>
        </w:rPr>
        <w:t xml:space="preserve">Evaluasi </w:t>
      </w:r>
      <w:r w:rsidR="00BA13EF" w:rsidRPr="006F038F">
        <w:rPr>
          <w:rFonts w:ascii="Arial" w:hAnsi="Arial" w:cs="Arial"/>
          <w:sz w:val="24"/>
          <w:szCs w:val="24"/>
        </w:rPr>
        <w:t xml:space="preserve">Pelaksanaan </w:t>
      </w:r>
      <w:r w:rsidRPr="006A3717">
        <w:rPr>
          <w:rFonts w:ascii="Arial" w:hAnsi="Arial" w:cs="Arial"/>
          <w:sz w:val="24"/>
          <w:szCs w:val="24"/>
          <w:lang w:val="it-IT"/>
        </w:rPr>
        <w:t xml:space="preserve">Renja </w:t>
      </w:r>
      <w:r w:rsidR="00BA13EF" w:rsidRPr="006F038F">
        <w:rPr>
          <w:rFonts w:ascii="Arial" w:hAnsi="Arial" w:cs="Arial"/>
          <w:sz w:val="24"/>
          <w:szCs w:val="24"/>
        </w:rPr>
        <w:t xml:space="preserve">Perangkat Daerah </w:t>
      </w:r>
      <w:r w:rsidRPr="006A3717">
        <w:rPr>
          <w:rFonts w:ascii="Arial" w:hAnsi="Arial" w:cs="Arial"/>
          <w:sz w:val="24"/>
          <w:szCs w:val="24"/>
          <w:lang w:val="it-IT"/>
        </w:rPr>
        <w:t xml:space="preserve">Tahun </w:t>
      </w:r>
    </w:p>
    <w:p w14:paraId="692FBD43" w14:textId="523767A7" w:rsidR="00FF1EF7" w:rsidRPr="006F038F" w:rsidRDefault="00FF1EF7" w:rsidP="0074194F">
      <w:pPr>
        <w:pStyle w:val="ListParagraph"/>
        <w:tabs>
          <w:tab w:val="left" w:pos="720"/>
        </w:tabs>
        <w:spacing w:line="360" w:lineRule="auto"/>
        <w:ind w:left="1146" w:hanging="156"/>
        <w:rPr>
          <w:rFonts w:ascii="Arial" w:hAnsi="Arial" w:cs="Arial"/>
          <w:sz w:val="24"/>
          <w:szCs w:val="24"/>
        </w:rPr>
      </w:pPr>
      <w:r w:rsidRPr="006F038F">
        <w:rPr>
          <w:rFonts w:ascii="Arial" w:hAnsi="Arial" w:cs="Arial"/>
          <w:sz w:val="24"/>
          <w:szCs w:val="24"/>
          <w:lang w:val="en-US"/>
        </w:rPr>
        <w:t xml:space="preserve">Lalu dan </w:t>
      </w:r>
      <w:proofErr w:type="spellStart"/>
      <w:proofErr w:type="gramStart"/>
      <w:r w:rsidRPr="006F038F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Renstra</w:t>
      </w:r>
      <w:proofErr w:type="spellEnd"/>
      <w:proofErr w:type="gram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r w:rsidR="00BA13EF" w:rsidRPr="006F038F">
        <w:rPr>
          <w:rFonts w:ascii="Arial" w:hAnsi="Arial" w:cs="Arial"/>
          <w:sz w:val="24"/>
          <w:szCs w:val="24"/>
        </w:rPr>
        <w:t>Perangkat daerah</w:t>
      </w:r>
      <w:r w:rsidR="00662C96" w:rsidRPr="006F038F">
        <w:rPr>
          <w:rFonts w:ascii="Arial" w:hAnsi="Arial" w:cs="Arial"/>
          <w:sz w:val="24"/>
          <w:szCs w:val="24"/>
        </w:rPr>
        <w:t>.</w:t>
      </w:r>
      <w:r w:rsidR="00BA13EF" w:rsidRPr="006F038F">
        <w:rPr>
          <w:rFonts w:ascii="Arial" w:hAnsi="Arial" w:cs="Arial"/>
          <w:sz w:val="24"/>
          <w:szCs w:val="24"/>
        </w:rPr>
        <w:t>...............</w:t>
      </w:r>
      <w:r w:rsidR="00BA13EF" w:rsidRPr="006F038F">
        <w:rPr>
          <w:rFonts w:ascii="Arial" w:hAnsi="Arial" w:cs="Arial"/>
          <w:sz w:val="24"/>
          <w:szCs w:val="24"/>
        </w:rPr>
        <w:tab/>
      </w:r>
      <w:r w:rsidR="00696E05"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r w:rsidR="000F5268" w:rsidRPr="006F038F">
        <w:rPr>
          <w:rFonts w:ascii="Arial" w:hAnsi="Arial" w:cs="Arial"/>
          <w:sz w:val="24"/>
          <w:szCs w:val="24"/>
          <w:lang w:val="en-US"/>
        </w:rPr>
        <w:tab/>
      </w:r>
      <w:r w:rsidR="00DB46FC" w:rsidRPr="006F038F">
        <w:rPr>
          <w:rFonts w:ascii="Arial" w:hAnsi="Arial" w:cs="Arial"/>
          <w:sz w:val="24"/>
          <w:szCs w:val="24"/>
          <w:lang w:val="en-US"/>
        </w:rPr>
        <w:t>1</w:t>
      </w:r>
      <w:r w:rsidR="00046FC8" w:rsidRPr="006F038F">
        <w:rPr>
          <w:rFonts w:ascii="Arial" w:hAnsi="Arial" w:cs="Arial"/>
          <w:sz w:val="24"/>
          <w:szCs w:val="24"/>
        </w:rPr>
        <w:t>1</w:t>
      </w:r>
    </w:p>
    <w:p w14:paraId="677CA561" w14:textId="4B272A1F" w:rsidR="00FF1EF7" w:rsidRPr="006F038F" w:rsidRDefault="00FF1EF7" w:rsidP="0074194F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hanging="156"/>
        <w:rPr>
          <w:rFonts w:ascii="Arial" w:hAnsi="Arial" w:cs="Arial"/>
          <w:sz w:val="24"/>
          <w:szCs w:val="24"/>
        </w:rPr>
      </w:pP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Analisis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Kinerja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r w:rsidR="000753EA" w:rsidRPr="006F038F">
        <w:rPr>
          <w:rFonts w:ascii="Arial" w:hAnsi="Arial" w:cs="Arial"/>
          <w:sz w:val="24"/>
          <w:szCs w:val="24"/>
        </w:rPr>
        <w:t xml:space="preserve">Perangkat </w:t>
      </w:r>
      <w:r w:rsidR="007014E4" w:rsidRPr="006F038F">
        <w:rPr>
          <w:rFonts w:ascii="Arial" w:hAnsi="Arial" w:cs="Arial"/>
          <w:sz w:val="24"/>
          <w:szCs w:val="24"/>
        </w:rPr>
        <w:t>D</w:t>
      </w:r>
      <w:r w:rsidR="000753EA" w:rsidRPr="006F038F">
        <w:rPr>
          <w:rFonts w:ascii="Arial" w:hAnsi="Arial" w:cs="Arial"/>
          <w:sz w:val="24"/>
          <w:szCs w:val="24"/>
        </w:rPr>
        <w:t>aerah</w:t>
      </w:r>
      <w:proofErr w:type="gramStart"/>
      <w:r w:rsidR="000753EA" w:rsidRPr="006F038F">
        <w:rPr>
          <w:rFonts w:ascii="Arial" w:hAnsi="Arial" w:cs="Arial"/>
          <w:sz w:val="24"/>
          <w:szCs w:val="24"/>
        </w:rPr>
        <w:t>....</w:t>
      </w:r>
      <w:r w:rsidR="00804C56" w:rsidRPr="006F038F">
        <w:rPr>
          <w:rFonts w:ascii="Arial" w:hAnsi="Arial" w:cs="Arial"/>
          <w:sz w:val="24"/>
          <w:szCs w:val="24"/>
          <w:lang w:val="en-US"/>
        </w:rPr>
        <w:t>…..</w:t>
      </w:r>
      <w:proofErr w:type="gramEnd"/>
      <w:r w:rsidR="000753EA" w:rsidRPr="006F038F">
        <w:rPr>
          <w:rFonts w:ascii="Arial" w:hAnsi="Arial" w:cs="Arial"/>
          <w:sz w:val="24"/>
          <w:szCs w:val="24"/>
          <w:lang w:val="en-US"/>
        </w:rPr>
        <w:tab/>
      </w:r>
      <w:r w:rsidR="00272475" w:rsidRPr="006F038F">
        <w:rPr>
          <w:rFonts w:ascii="Arial" w:hAnsi="Arial" w:cs="Arial"/>
          <w:sz w:val="24"/>
          <w:szCs w:val="24"/>
          <w:lang w:val="en-US"/>
        </w:rPr>
        <w:tab/>
      </w:r>
      <w:r w:rsidR="00725694" w:rsidRPr="006F038F">
        <w:rPr>
          <w:rFonts w:ascii="Arial" w:hAnsi="Arial" w:cs="Arial"/>
          <w:sz w:val="24"/>
          <w:szCs w:val="24"/>
        </w:rPr>
        <w:t>2</w:t>
      </w:r>
      <w:r w:rsidR="008A716F" w:rsidRPr="006F038F">
        <w:rPr>
          <w:rFonts w:ascii="Arial" w:hAnsi="Arial" w:cs="Arial"/>
          <w:sz w:val="24"/>
          <w:szCs w:val="24"/>
        </w:rPr>
        <w:t>8</w:t>
      </w:r>
    </w:p>
    <w:p w14:paraId="5ECF5936" w14:textId="77777777" w:rsidR="007014E4" w:rsidRPr="006F038F" w:rsidRDefault="00FF1EF7" w:rsidP="0074194F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hanging="156"/>
        <w:rPr>
          <w:rFonts w:ascii="Arial" w:hAnsi="Arial" w:cs="Arial"/>
          <w:sz w:val="24"/>
          <w:szCs w:val="24"/>
        </w:rPr>
      </w:pP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Isu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isu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Penting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Penyelenggaraan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6F038F">
        <w:rPr>
          <w:rFonts w:ascii="Arial" w:hAnsi="Arial" w:cs="Arial"/>
          <w:sz w:val="24"/>
          <w:szCs w:val="24"/>
          <w:lang w:val="en-US"/>
        </w:rPr>
        <w:t>Tugas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r w:rsidR="007014E4" w:rsidRPr="006F038F">
        <w:rPr>
          <w:rFonts w:ascii="Arial" w:hAnsi="Arial" w:cs="Arial"/>
          <w:sz w:val="24"/>
          <w:szCs w:val="24"/>
        </w:rPr>
        <w:t xml:space="preserve"> dan</w:t>
      </w:r>
      <w:proofErr w:type="gramEnd"/>
      <w:r w:rsidR="007014E4" w:rsidRPr="006F038F">
        <w:rPr>
          <w:rFonts w:ascii="Arial" w:hAnsi="Arial" w:cs="Arial"/>
          <w:sz w:val="24"/>
          <w:szCs w:val="24"/>
        </w:rPr>
        <w:t xml:space="preserve"> Fungsi </w:t>
      </w:r>
    </w:p>
    <w:p w14:paraId="33E1659D" w14:textId="4AEB0679" w:rsidR="00FF1EF7" w:rsidRPr="006F038F" w:rsidRDefault="007014E4" w:rsidP="0074194F">
      <w:pPr>
        <w:pStyle w:val="ListParagraph"/>
        <w:tabs>
          <w:tab w:val="left" w:pos="720"/>
        </w:tabs>
        <w:spacing w:line="360" w:lineRule="auto"/>
        <w:ind w:left="1146" w:hanging="156"/>
        <w:rPr>
          <w:rFonts w:ascii="Arial" w:hAnsi="Arial" w:cs="Arial"/>
          <w:sz w:val="24"/>
          <w:szCs w:val="24"/>
        </w:rPr>
      </w:pPr>
      <w:r w:rsidRPr="006F038F">
        <w:rPr>
          <w:rFonts w:ascii="Arial" w:hAnsi="Arial" w:cs="Arial"/>
          <w:sz w:val="24"/>
          <w:szCs w:val="24"/>
        </w:rPr>
        <w:t xml:space="preserve">Perangkat </w:t>
      </w:r>
      <w:r w:rsidR="00E32B7F" w:rsidRPr="006F038F">
        <w:rPr>
          <w:rFonts w:ascii="Arial" w:hAnsi="Arial" w:cs="Arial"/>
          <w:sz w:val="24"/>
          <w:szCs w:val="24"/>
        </w:rPr>
        <w:t>D</w:t>
      </w:r>
      <w:r w:rsidRPr="006F038F">
        <w:rPr>
          <w:rFonts w:ascii="Arial" w:hAnsi="Arial" w:cs="Arial"/>
          <w:sz w:val="24"/>
          <w:szCs w:val="24"/>
        </w:rPr>
        <w:t>aerah</w:t>
      </w:r>
      <w:r w:rsidR="00804C56" w:rsidRPr="006F038F">
        <w:rPr>
          <w:rFonts w:ascii="Arial" w:hAnsi="Arial" w:cs="Arial"/>
          <w:sz w:val="24"/>
          <w:szCs w:val="24"/>
          <w:lang w:val="en-US"/>
        </w:rPr>
        <w:t xml:space="preserve"> ………</w:t>
      </w:r>
      <w:r w:rsidRPr="006F038F">
        <w:rPr>
          <w:rFonts w:ascii="Arial" w:hAnsi="Arial" w:cs="Arial"/>
          <w:sz w:val="24"/>
          <w:szCs w:val="24"/>
        </w:rPr>
        <w:t>......................................</w:t>
      </w:r>
      <w:r w:rsidR="00804C56" w:rsidRPr="006F038F">
        <w:rPr>
          <w:rFonts w:ascii="Arial" w:hAnsi="Arial" w:cs="Arial"/>
          <w:sz w:val="24"/>
          <w:szCs w:val="24"/>
          <w:lang w:val="en-US"/>
        </w:rPr>
        <w:t>………</w:t>
      </w:r>
      <w:r w:rsidR="00B90049" w:rsidRPr="006F038F">
        <w:rPr>
          <w:rFonts w:ascii="Arial" w:hAnsi="Arial" w:cs="Arial"/>
          <w:sz w:val="24"/>
          <w:szCs w:val="24"/>
          <w:lang w:val="en-US"/>
        </w:rPr>
        <w:tab/>
      </w:r>
      <w:r w:rsidRPr="006F038F">
        <w:rPr>
          <w:rFonts w:ascii="Arial" w:hAnsi="Arial" w:cs="Arial"/>
          <w:sz w:val="24"/>
          <w:szCs w:val="24"/>
          <w:lang w:val="en-US"/>
        </w:rPr>
        <w:tab/>
      </w:r>
      <w:r w:rsidR="00A16099" w:rsidRPr="006F038F">
        <w:rPr>
          <w:rFonts w:ascii="Arial" w:hAnsi="Arial" w:cs="Arial"/>
          <w:sz w:val="24"/>
          <w:szCs w:val="24"/>
          <w:lang w:val="en-US"/>
        </w:rPr>
        <w:t>35</w:t>
      </w:r>
    </w:p>
    <w:p w14:paraId="6903F6AC" w14:textId="3887D51B" w:rsidR="00FF1EF7" w:rsidRPr="006F038F" w:rsidRDefault="00FF1EF7" w:rsidP="0074194F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hanging="156"/>
        <w:rPr>
          <w:rFonts w:ascii="Arial" w:hAnsi="Arial" w:cs="Arial"/>
        </w:rPr>
      </w:pPr>
      <w:r w:rsidRPr="006F038F">
        <w:rPr>
          <w:rFonts w:ascii="Arial" w:hAnsi="Arial" w:cs="Arial"/>
        </w:rPr>
        <w:t xml:space="preserve">Review Terhadap </w:t>
      </w:r>
      <w:r w:rsidR="007014E4" w:rsidRPr="006F038F">
        <w:rPr>
          <w:rFonts w:ascii="Arial" w:hAnsi="Arial" w:cs="Arial"/>
        </w:rPr>
        <w:t>R</w:t>
      </w:r>
      <w:r w:rsidR="00804C56" w:rsidRPr="006F038F">
        <w:rPr>
          <w:rFonts w:ascii="Arial" w:hAnsi="Arial" w:cs="Arial"/>
        </w:rPr>
        <w:t>ancangan Awal RKPD ……………</w:t>
      </w:r>
      <w:r w:rsidR="00046FC8" w:rsidRPr="006F038F">
        <w:rPr>
          <w:rFonts w:ascii="Arial" w:hAnsi="Arial" w:cs="Arial"/>
        </w:rPr>
        <w:t>.</w:t>
      </w:r>
      <w:r w:rsidR="00804C56" w:rsidRPr="006F038F">
        <w:rPr>
          <w:rFonts w:ascii="Arial" w:hAnsi="Arial" w:cs="Arial"/>
        </w:rPr>
        <w:t>….</w:t>
      </w:r>
      <w:r w:rsidR="00662C96" w:rsidRPr="006F038F">
        <w:rPr>
          <w:rFonts w:ascii="Arial" w:hAnsi="Arial" w:cs="Arial"/>
        </w:rPr>
        <w:t>.</w:t>
      </w:r>
      <w:r w:rsidR="007014E4" w:rsidRPr="006F038F">
        <w:rPr>
          <w:rFonts w:ascii="Arial" w:hAnsi="Arial" w:cs="Arial"/>
        </w:rPr>
        <w:t>.</w:t>
      </w:r>
      <w:r w:rsidR="007014E4" w:rsidRPr="006F038F">
        <w:rPr>
          <w:rFonts w:ascii="Arial" w:hAnsi="Arial" w:cs="Arial"/>
        </w:rPr>
        <w:tab/>
      </w:r>
      <w:r w:rsidR="00272475" w:rsidRPr="006F038F">
        <w:rPr>
          <w:rFonts w:ascii="Arial" w:hAnsi="Arial" w:cs="Arial"/>
        </w:rPr>
        <w:tab/>
      </w:r>
      <w:r w:rsidR="00046FC8" w:rsidRPr="006F038F">
        <w:rPr>
          <w:rFonts w:ascii="Arial" w:hAnsi="Arial" w:cs="Arial"/>
        </w:rPr>
        <w:t>3</w:t>
      </w:r>
      <w:r w:rsidR="00A16099" w:rsidRPr="006F038F">
        <w:rPr>
          <w:rFonts w:ascii="Arial" w:hAnsi="Arial" w:cs="Arial"/>
        </w:rPr>
        <w:t>8</w:t>
      </w:r>
    </w:p>
    <w:p w14:paraId="2C31FB6B" w14:textId="6FDB0A72" w:rsidR="007014E4" w:rsidRPr="006F038F" w:rsidRDefault="007014E4" w:rsidP="0074194F">
      <w:pPr>
        <w:pStyle w:val="ListParagraph"/>
        <w:numPr>
          <w:ilvl w:val="1"/>
          <w:numId w:val="6"/>
        </w:numPr>
        <w:tabs>
          <w:tab w:val="left" w:pos="720"/>
        </w:tabs>
        <w:spacing w:line="360" w:lineRule="auto"/>
        <w:ind w:hanging="156"/>
        <w:rPr>
          <w:rFonts w:ascii="Arial" w:hAnsi="Arial" w:cs="Arial"/>
        </w:rPr>
      </w:pPr>
      <w:r w:rsidRPr="006F038F">
        <w:rPr>
          <w:rFonts w:ascii="Arial" w:hAnsi="Arial" w:cs="Arial"/>
        </w:rPr>
        <w:t>Penelaahan Usulan Program dam Kegiatan Masyarakat .</w:t>
      </w:r>
      <w:r w:rsidR="00046FC8" w:rsidRPr="006F038F">
        <w:rPr>
          <w:rFonts w:ascii="Arial" w:hAnsi="Arial" w:cs="Arial"/>
        </w:rPr>
        <w:t>.</w:t>
      </w:r>
      <w:r w:rsidRPr="006F038F">
        <w:rPr>
          <w:rFonts w:ascii="Arial" w:hAnsi="Arial" w:cs="Arial"/>
        </w:rPr>
        <w:t>..</w:t>
      </w:r>
      <w:r w:rsidRPr="006F038F">
        <w:rPr>
          <w:rFonts w:ascii="Arial" w:hAnsi="Arial" w:cs="Arial"/>
        </w:rPr>
        <w:tab/>
      </w:r>
      <w:r w:rsidRPr="006F038F">
        <w:rPr>
          <w:rFonts w:ascii="Arial" w:hAnsi="Arial" w:cs="Arial"/>
        </w:rPr>
        <w:tab/>
      </w:r>
      <w:r w:rsidR="00A16099" w:rsidRPr="006F038F">
        <w:rPr>
          <w:rFonts w:ascii="Arial" w:hAnsi="Arial" w:cs="Arial"/>
        </w:rPr>
        <w:t>42</w:t>
      </w:r>
    </w:p>
    <w:p w14:paraId="581B1EFE" w14:textId="0BBF7498" w:rsidR="00FF1EF7" w:rsidRPr="00046FC8" w:rsidRDefault="00FF1EF7" w:rsidP="0074194F">
      <w:pPr>
        <w:tabs>
          <w:tab w:val="left" w:pos="720"/>
          <w:tab w:val="left" w:pos="990"/>
        </w:tabs>
        <w:spacing w:line="360" w:lineRule="auto"/>
        <w:rPr>
          <w:rFonts w:ascii="Arial" w:hAnsi="Arial" w:cs="Arial"/>
          <w:b/>
        </w:rPr>
      </w:pPr>
      <w:r w:rsidRPr="00046FC8">
        <w:rPr>
          <w:rFonts w:ascii="Arial" w:hAnsi="Arial" w:cs="Arial"/>
          <w:b/>
        </w:rPr>
        <w:t xml:space="preserve">BAB III </w:t>
      </w:r>
      <w:r w:rsidR="0074194F">
        <w:rPr>
          <w:rFonts w:ascii="Arial" w:hAnsi="Arial" w:cs="Arial"/>
          <w:b/>
        </w:rPr>
        <w:tab/>
      </w:r>
      <w:r w:rsidRPr="00046FC8">
        <w:rPr>
          <w:rFonts w:ascii="Arial" w:hAnsi="Arial" w:cs="Arial"/>
          <w:b/>
        </w:rPr>
        <w:t>TUJUAN, SASARAN, PROGRAM DAN KEGIATAN</w:t>
      </w:r>
      <w:r w:rsidR="000D02DB" w:rsidRPr="00046FC8">
        <w:rPr>
          <w:rFonts w:ascii="Arial" w:hAnsi="Arial" w:cs="Arial"/>
          <w:b/>
        </w:rPr>
        <w:t xml:space="preserve"> …..</w:t>
      </w:r>
      <w:r w:rsidR="00662C96" w:rsidRPr="00046FC8">
        <w:rPr>
          <w:rFonts w:ascii="Arial" w:hAnsi="Arial" w:cs="Arial"/>
          <w:b/>
          <w:lang w:val="id-ID"/>
        </w:rPr>
        <w:t>.......</w:t>
      </w:r>
      <w:r w:rsidR="00272475" w:rsidRPr="00046FC8">
        <w:rPr>
          <w:rFonts w:ascii="Arial" w:hAnsi="Arial" w:cs="Arial"/>
          <w:b/>
        </w:rPr>
        <w:tab/>
      </w:r>
      <w:r w:rsidR="00725694">
        <w:rPr>
          <w:rFonts w:ascii="Arial" w:hAnsi="Arial" w:cs="Arial"/>
          <w:b/>
          <w:lang w:val="id-ID"/>
        </w:rPr>
        <w:t>38</w:t>
      </w:r>
    </w:p>
    <w:p w14:paraId="2380CF71" w14:textId="0D0172D8" w:rsidR="00804C56" w:rsidRPr="006F038F" w:rsidRDefault="00804C56" w:rsidP="0074194F">
      <w:pPr>
        <w:pStyle w:val="ListParagraph"/>
        <w:numPr>
          <w:ilvl w:val="1"/>
          <w:numId w:val="5"/>
        </w:numPr>
        <w:tabs>
          <w:tab w:val="left" w:pos="720"/>
        </w:tabs>
        <w:spacing w:line="360" w:lineRule="auto"/>
        <w:ind w:left="1134" w:hanging="144"/>
        <w:rPr>
          <w:rFonts w:ascii="Arial" w:hAnsi="Arial" w:cs="Arial"/>
          <w:sz w:val="24"/>
          <w:szCs w:val="24"/>
        </w:rPr>
      </w:pP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Telaahan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Kebijakan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Nasional </w:t>
      </w:r>
      <w:r w:rsidR="000D02DB" w:rsidRPr="006F038F">
        <w:rPr>
          <w:rFonts w:ascii="Arial" w:hAnsi="Arial" w:cs="Arial"/>
          <w:sz w:val="24"/>
          <w:szCs w:val="24"/>
          <w:lang w:val="en-US"/>
        </w:rPr>
        <w:t>……………</w:t>
      </w:r>
      <w:proofErr w:type="gramStart"/>
      <w:r w:rsidR="000D02DB" w:rsidRPr="006F038F">
        <w:rPr>
          <w:rFonts w:ascii="Arial" w:hAnsi="Arial" w:cs="Arial"/>
          <w:sz w:val="24"/>
          <w:szCs w:val="24"/>
          <w:lang w:val="en-US"/>
        </w:rPr>
        <w:t>…</w:t>
      </w:r>
      <w:r w:rsidR="00662C96" w:rsidRPr="006F038F">
        <w:rPr>
          <w:rFonts w:ascii="Arial" w:hAnsi="Arial" w:cs="Arial"/>
          <w:sz w:val="24"/>
          <w:szCs w:val="24"/>
        </w:rPr>
        <w:t>..</w:t>
      </w:r>
      <w:proofErr w:type="gramEnd"/>
      <w:r w:rsidR="000D02DB" w:rsidRPr="006F038F">
        <w:rPr>
          <w:rFonts w:ascii="Arial" w:hAnsi="Arial" w:cs="Arial"/>
          <w:sz w:val="24"/>
          <w:szCs w:val="24"/>
          <w:lang w:val="en-US"/>
        </w:rPr>
        <w:t>…..</w:t>
      </w:r>
      <w:r w:rsidR="00272475" w:rsidRPr="006F038F">
        <w:rPr>
          <w:rFonts w:ascii="Arial" w:hAnsi="Arial" w:cs="Arial"/>
          <w:sz w:val="24"/>
          <w:szCs w:val="24"/>
          <w:lang w:val="en-US"/>
        </w:rPr>
        <w:tab/>
      </w:r>
      <w:r w:rsidR="00A16099" w:rsidRPr="006F038F">
        <w:rPr>
          <w:rFonts w:ascii="Arial" w:hAnsi="Arial" w:cs="Arial"/>
          <w:sz w:val="24"/>
          <w:szCs w:val="24"/>
        </w:rPr>
        <w:t>43</w:t>
      </w:r>
    </w:p>
    <w:p w14:paraId="1FA2DB60" w14:textId="41376F9A" w:rsidR="00804C56" w:rsidRPr="006F038F" w:rsidRDefault="00804C56" w:rsidP="0074194F">
      <w:pPr>
        <w:pStyle w:val="ListParagraph"/>
        <w:numPr>
          <w:ilvl w:val="1"/>
          <w:numId w:val="5"/>
        </w:numPr>
        <w:tabs>
          <w:tab w:val="left" w:pos="720"/>
        </w:tabs>
        <w:spacing w:line="360" w:lineRule="auto"/>
        <w:ind w:left="1134" w:hanging="144"/>
        <w:rPr>
          <w:rFonts w:ascii="Arial" w:hAnsi="Arial" w:cs="Arial"/>
          <w:sz w:val="24"/>
          <w:szCs w:val="24"/>
        </w:rPr>
      </w:pPr>
      <w:r w:rsidRPr="006F038F">
        <w:rPr>
          <w:rFonts w:ascii="Arial" w:hAnsi="Arial" w:cs="Arial"/>
          <w:sz w:val="24"/>
          <w:szCs w:val="24"/>
          <w:lang w:val="en-US"/>
        </w:rPr>
        <w:t xml:space="preserve">Tujuan dan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Sasaran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038F">
        <w:rPr>
          <w:rFonts w:ascii="Arial" w:hAnsi="Arial" w:cs="Arial"/>
          <w:sz w:val="24"/>
          <w:szCs w:val="24"/>
          <w:lang w:val="en-US"/>
        </w:rPr>
        <w:t>Renja</w:t>
      </w:r>
      <w:proofErr w:type="spellEnd"/>
      <w:r w:rsidRPr="006F038F">
        <w:rPr>
          <w:rFonts w:ascii="Arial" w:hAnsi="Arial" w:cs="Arial"/>
          <w:sz w:val="24"/>
          <w:szCs w:val="24"/>
          <w:lang w:val="en-US"/>
        </w:rPr>
        <w:t xml:space="preserve"> </w:t>
      </w:r>
      <w:r w:rsidR="007014E4" w:rsidRPr="006F038F">
        <w:rPr>
          <w:rFonts w:ascii="Arial" w:hAnsi="Arial" w:cs="Arial"/>
          <w:sz w:val="24"/>
          <w:szCs w:val="24"/>
        </w:rPr>
        <w:t>Perangkat Daerah...</w:t>
      </w:r>
      <w:r w:rsidR="000D02DB" w:rsidRPr="006F038F">
        <w:rPr>
          <w:rFonts w:ascii="Arial" w:hAnsi="Arial" w:cs="Arial"/>
          <w:sz w:val="24"/>
          <w:szCs w:val="24"/>
          <w:lang w:val="en-US"/>
        </w:rPr>
        <w:t>……</w:t>
      </w:r>
      <w:r w:rsidR="00662C96" w:rsidRPr="006F038F">
        <w:rPr>
          <w:rFonts w:ascii="Arial" w:hAnsi="Arial" w:cs="Arial"/>
          <w:sz w:val="24"/>
          <w:szCs w:val="24"/>
        </w:rPr>
        <w:t>.</w:t>
      </w:r>
      <w:r w:rsidR="000D02DB" w:rsidRPr="006F038F">
        <w:rPr>
          <w:rFonts w:ascii="Arial" w:hAnsi="Arial" w:cs="Arial"/>
          <w:sz w:val="24"/>
          <w:szCs w:val="24"/>
          <w:lang w:val="en-US"/>
        </w:rPr>
        <w:t>…….</w:t>
      </w:r>
      <w:r w:rsidR="003D08AE" w:rsidRPr="006F038F">
        <w:rPr>
          <w:rFonts w:ascii="Arial" w:hAnsi="Arial" w:cs="Arial"/>
          <w:sz w:val="24"/>
          <w:szCs w:val="24"/>
          <w:lang w:val="en-US"/>
        </w:rPr>
        <w:tab/>
      </w:r>
      <w:r w:rsidR="00046FC8" w:rsidRPr="006F038F">
        <w:rPr>
          <w:rFonts w:ascii="Arial" w:hAnsi="Arial" w:cs="Arial"/>
          <w:sz w:val="24"/>
          <w:szCs w:val="24"/>
        </w:rPr>
        <w:t>4</w:t>
      </w:r>
      <w:r w:rsidR="00A16099" w:rsidRPr="006F038F">
        <w:rPr>
          <w:rFonts w:ascii="Arial" w:hAnsi="Arial" w:cs="Arial"/>
          <w:sz w:val="24"/>
          <w:szCs w:val="24"/>
        </w:rPr>
        <w:t>8</w:t>
      </w:r>
    </w:p>
    <w:p w14:paraId="3B6128CB" w14:textId="77777777" w:rsidR="00662C96" w:rsidRPr="00046FC8" w:rsidRDefault="00FF1EF7" w:rsidP="00FE132E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046FC8">
        <w:rPr>
          <w:rFonts w:ascii="Arial" w:hAnsi="Arial" w:cs="Arial"/>
          <w:b/>
        </w:rPr>
        <w:t xml:space="preserve">BAB IV </w:t>
      </w:r>
      <w:r w:rsidR="00BE5A46" w:rsidRPr="00046FC8">
        <w:rPr>
          <w:rFonts w:ascii="Arial" w:hAnsi="Arial" w:cs="Arial"/>
          <w:b/>
          <w:lang w:val="id-ID"/>
        </w:rPr>
        <w:t xml:space="preserve">RENCANA KERJA DAN PENDANAAN PERANGKAT </w:t>
      </w:r>
    </w:p>
    <w:p w14:paraId="6FC54ABF" w14:textId="0933D073" w:rsidR="00FE132E" w:rsidRPr="00046FC8" w:rsidRDefault="00BE5A46" w:rsidP="00662C96">
      <w:pPr>
        <w:tabs>
          <w:tab w:val="left" w:pos="851"/>
        </w:tabs>
        <w:spacing w:line="360" w:lineRule="auto"/>
        <w:ind w:left="851"/>
        <w:rPr>
          <w:rFonts w:ascii="Arial" w:hAnsi="Arial" w:cs="Arial"/>
          <w:b/>
          <w:lang w:val="id-ID"/>
        </w:rPr>
      </w:pPr>
      <w:r w:rsidRPr="00046FC8">
        <w:rPr>
          <w:rFonts w:ascii="Arial" w:hAnsi="Arial" w:cs="Arial"/>
          <w:b/>
          <w:lang w:val="id-ID"/>
        </w:rPr>
        <w:t>DAERAH</w:t>
      </w:r>
      <w:r w:rsidR="00046FC8">
        <w:rPr>
          <w:rFonts w:ascii="Arial" w:hAnsi="Arial" w:cs="Arial"/>
          <w:b/>
          <w:lang w:val="id-ID"/>
        </w:rPr>
        <w:t xml:space="preserve"> </w:t>
      </w:r>
      <w:r w:rsidR="00662C96" w:rsidRPr="00046FC8">
        <w:rPr>
          <w:rFonts w:ascii="Arial" w:hAnsi="Arial" w:cs="Arial"/>
          <w:b/>
          <w:lang w:val="id-ID"/>
        </w:rPr>
        <w:t>.................................................................................</w:t>
      </w:r>
      <w:r w:rsidR="00662C96" w:rsidRPr="00046FC8">
        <w:rPr>
          <w:rFonts w:ascii="Arial" w:hAnsi="Arial" w:cs="Arial"/>
          <w:b/>
          <w:lang w:val="id-ID"/>
        </w:rPr>
        <w:tab/>
      </w:r>
      <w:r w:rsidR="00A16099">
        <w:rPr>
          <w:rFonts w:ascii="Arial" w:hAnsi="Arial" w:cs="Arial"/>
          <w:b/>
          <w:lang w:val="id-ID"/>
        </w:rPr>
        <w:t>50</w:t>
      </w:r>
    </w:p>
    <w:p w14:paraId="15AAD957" w14:textId="3E2595B2" w:rsidR="00BE5A46" w:rsidRPr="00046FC8" w:rsidRDefault="00BE5A46" w:rsidP="00BE5A46">
      <w:pPr>
        <w:tabs>
          <w:tab w:val="left" w:pos="720"/>
        </w:tabs>
        <w:spacing w:line="360" w:lineRule="auto"/>
        <w:rPr>
          <w:rFonts w:ascii="Arial" w:hAnsi="Arial" w:cs="Arial"/>
          <w:b/>
          <w:lang w:val="id-ID"/>
        </w:rPr>
      </w:pPr>
      <w:r w:rsidRPr="00046FC8">
        <w:rPr>
          <w:rFonts w:ascii="Arial" w:hAnsi="Arial" w:cs="Arial"/>
          <w:b/>
        </w:rPr>
        <w:t xml:space="preserve">BAB </w:t>
      </w:r>
      <w:proofErr w:type="gramStart"/>
      <w:r w:rsidRPr="00046FC8">
        <w:rPr>
          <w:rFonts w:ascii="Arial" w:hAnsi="Arial" w:cs="Arial"/>
          <w:b/>
        </w:rPr>
        <w:t xml:space="preserve">V </w:t>
      </w:r>
      <w:r w:rsidR="0074194F">
        <w:rPr>
          <w:rFonts w:ascii="Arial" w:hAnsi="Arial" w:cs="Arial"/>
          <w:b/>
        </w:rPr>
        <w:t xml:space="preserve"> </w:t>
      </w:r>
      <w:r w:rsidRPr="00046FC8">
        <w:rPr>
          <w:rFonts w:ascii="Arial" w:hAnsi="Arial" w:cs="Arial"/>
          <w:b/>
        </w:rPr>
        <w:t>PENUTUP</w:t>
      </w:r>
      <w:proofErr w:type="gramEnd"/>
      <w:r w:rsidRPr="00046FC8">
        <w:rPr>
          <w:rFonts w:ascii="Arial" w:hAnsi="Arial" w:cs="Arial"/>
          <w:b/>
        </w:rPr>
        <w:t xml:space="preserve"> ………………………………………………</w:t>
      </w:r>
      <w:r w:rsidR="00662C96" w:rsidRPr="00046FC8">
        <w:rPr>
          <w:rFonts w:ascii="Arial" w:hAnsi="Arial" w:cs="Arial"/>
          <w:b/>
          <w:lang w:val="id-ID"/>
        </w:rPr>
        <w:t>.</w:t>
      </w:r>
      <w:r w:rsidRPr="00046FC8">
        <w:rPr>
          <w:rFonts w:ascii="Arial" w:hAnsi="Arial" w:cs="Arial"/>
          <w:b/>
        </w:rPr>
        <w:t>…..</w:t>
      </w:r>
      <w:r w:rsidR="00662C96" w:rsidRPr="00046FC8">
        <w:rPr>
          <w:rFonts w:ascii="Arial" w:hAnsi="Arial" w:cs="Arial"/>
          <w:b/>
          <w:lang w:val="id-ID"/>
        </w:rPr>
        <w:t>........</w:t>
      </w:r>
      <w:r w:rsidRPr="00046FC8">
        <w:rPr>
          <w:rFonts w:ascii="Arial" w:hAnsi="Arial" w:cs="Arial"/>
          <w:b/>
        </w:rPr>
        <w:tab/>
      </w:r>
      <w:r w:rsidR="00A16099">
        <w:rPr>
          <w:rFonts w:ascii="Arial" w:hAnsi="Arial" w:cs="Arial"/>
          <w:b/>
        </w:rPr>
        <w:t>55</w:t>
      </w:r>
    </w:p>
    <w:p w14:paraId="13F509D4" w14:textId="2C0D016D" w:rsidR="00371263" w:rsidRPr="00AC3AF7" w:rsidRDefault="00371263" w:rsidP="00657BC2">
      <w:pPr>
        <w:tabs>
          <w:tab w:val="left" w:pos="720"/>
        </w:tabs>
        <w:spacing w:line="360" w:lineRule="auto"/>
        <w:ind w:left="1276" w:hanging="567"/>
        <w:rPr>
          <w:rFonts w:ascii="Arial" w:hAnsi="Arial" w:cs="Arial"/>
          <w:b/>
        </w:rPr>
      </w:pPr>
    </w:p>
    <w:p w14:paraId="7EB24F0D" w14:textId="77777777" w:rsidR="00B90049" w:rsidRPr="00AC3AF7" w:rsidRDefault="00B90049" w:rsidP="00272475">
      <w:pPr>
        <w:pStyle w:val="ListParagraph"/>
        <w:tabs>
          <w:tab w:val="left" w:pos="7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98F91D9" w14:textId="77777777" w:rsidR="00992247" w:rsidRPr="00AC3AF7" w:rsidRDefault="00992247" w:rsidP="00272475">
      <w:pPr>
        <w:pStyle w:val="ListParagraph"/>
        <w:tabs>
          <w:tab w:val="left" w:pos="7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3DAE981" w14:textId="77777777" w:rsidR="00FD02EF" w:rsidRPr="00AC3AF7" w:rsidRDefault="00FD02EF" w:rsidP="00272475">
      <w:pPr>
        <w:pStyle w:val="ListParagraph"/>
        <w:tabs>
          <w:tab w:val="left" w:pos="7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03CD220" w14:textId="77777777" w:rsidR="00992247" w:rsidRPr="00AC3AF7" w:rsidRDefault="00992247" w:rsidP="00272475">
      <w:pPr>
        <w:pStyle w:val="ListParagraph"/>
        <w:tabs>
          <w:tab w:val="left" w:pos="720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992247" w:rsidRPr="00AC3AF7" w:rsidSect="006A37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40" w:right="1440" w:bottom="3600" w:left="1440" w:header="720" w:footer="1138" w:gutter="288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CB16A" w14:textId="77777777" w:rsidR="006F6786" w:rsidRPr="00CE5B4D" w:rsidRDefault="006F6786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0485FF48" w14:textId="77777777" w:rsidR="006F6786" w:rsidRPr="00CE5B4D" w:rsidRDefault="006F6786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23854" w14:textId="77777777" w:rsidR="00707794" w:rsidRDefault="00707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2824A" w14:textId="77777777" w:rsidR="00707794" w:rsidRDefault="00707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76E99" w14:textId="77777777" w:rsidR="00707794" w:rsidRDefault="00707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9E3AB" w14:textId="77777777" w:rsidR="006F6786" w:rsidRPr="00CE5B4D" w:rsidRDefault="006F6786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46EA3E64" w14:textId="77777777" w:rsidR="006F6786" w:rsidRPr="00CE5B4D" w:rsidRDefault="006F6786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7A81" w14:textId="77777777" w:rsidR="00707794" w:rsidRDefault="00707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79929"/>
      <w:docPartObj>
        <w:docPartGallery w:val="Page Numbers (Top of Page)"/>
        <w:docPartUnique/>
      </w:docPartObj>
    </w:sdtPr>
    <w:sdtContent>
      <w:p w14:paraId="5F97692D" w14:textId="77777777" w:rsidR="00707794" w:rsidRDefault="0070779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14:paraId="4EAADD8E" w14:textId="77777777" w:rsidR="00707794" w:rsidRPr="00BF242B" w:rsidRDefault="00707794" w:rsidP="0092467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ADBBC" w14:textId="77777777" w:rsidR="00707794" w:rsidRDefault="00707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1DA4"/>
    <w:multiLevelType w:val="multilevel"/>
    <w:tmpl w:val="C264F4C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9C5033"/>
    <w:multiLevelType w:val="multilevel"/>
    <w:tmpl w:val="191462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250F75"/>
    <w:multiLevelType w:val="multilevel"/>
    <w:tmpl w:val="3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970454"/>
    <w:multiLevelType w:val="multilevel"/>
    <w:tmpl w:val="3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D23743"/>
    <w:multiLevelType w:val="multilevel"/>
    <w:tmpl w:val="9AF42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3DC5DAC"/>
    <w:multiLevelType w:val="multilevel"/>
    <w:tmpl w:val="D012ED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BA6F6D"/>
    <w:multiLevelType w:val="multilevel"/>
    <w:tmpl w:val="0BAC29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72108D"/>
    <w:multiLevelType w:val="multilevel"/>
    <w:tmpl w:val="33324B3A"/>
    <w:lvl w:ilvl="0">
      <w:start w:val="5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1018042349">
    <w:abstractNumId w:val="7"/>
  </w:num>
  <w:num w:numId="2" w16cid:durableId="1913461977">
    <w:abstractNumId w:val="5"/>
  </w:num>
  <w:num w:numId="3" w16cid:durableId="1595547834">
    <w:abstractNumId w:val="3"/>
  </w:num>
  <w:num w:numId="4" w16cid:durableId="827283076">
    <w:abstractNumId w:val="8"/>
  </w:num>
  <w:num w:numId="5" w16cid:durableId="1886672122">
    <w:abstractNumId w:val="4"/>
  </w:num>
  <w:num w:numId="6" w16cid:durableId="982736762">
    <w:abstractNumId w:val="6"/>
  </w:num>
  <w:num w:numId="7" w16cid:durableId="881594661">
    <w:abstractNumId w:val="1"/>
  </w:num>
  <w:num w:numId="8" w16cid:durableId="579800858">
    <w:abstractNumId w:val="0"/>
  </w:num>
  <w:num w:numId="9" w16cid:durableId="22172299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2FD5"/>
    <w:rsid w:val="0000363A"/>
    <w:rsid w:val="00003DD7"/>
    <w:rsid w:val="000054C7"/>
    <w:rsid w:val="0000609C"/>
    <w:rsid w:val="00012772"/>
    <w:rsid w:val="00014A4B"/>
    <w:rsid w:val="000163A8"/>
    <w:rsid w:val="00021E11"/>
    <w:rsid w:val="00022962"/>
    <w:rsid w:val="0002356F"/>
    <w:rsid w:val="00027114"/>
    <w:rsid w:val="00035232"/>
    <w:rsid w:val="000356AB"/>
    <w:rsid w:val="000359C2"/>
    <w:rsid w:val="00035EC4"/>
    <w:rsid w:val="00037E57"/>
    <w:rsid w:val="000450B6"/>
    <w:rsid w:val="00046FC8"/>
    <w:rsid w:val="000474AD"/>
    <w:rsid w:val="00060811"/>
    <w:rsid w:val="00060D2D"/>
    <w:rsid w:val="0006262A"/>
    <w:rsid w:val="000707F9"/>
    <w:rsid w:val="00071930"/>
    <w:rsid w:val="000746F5"/>
    <w:rsid w:val="00074BAD"/>
    <w:rsid w:val="000753EA"/>
    <w:rsid w:val="00080E78"/>
    <w:rsid w:val="000831FB"/>
    <w:rsid w:val="00083387"/>
    <w:rsid w:val="000942EF"/>
    <w:rsid w:val="000977F9"/>
    <w:rsid w:val="00097BDF"/>
    <w:rsid w:val="000A2A34"/>
    <w:rsid w:val="000A2E05"/>
    <w:rsid w:val="000A5B89"/>
    <w:rsid w:val="000A6B4B"/>
    <w:rsid w:val="000B05F3"/>
    <w:rsid w:val="000B197E"/>
    <w:rsid w:val="000B31EC"/>
    <w:rsid w:val="000C0C18"/>
    <w:rsid w:val="000D02DB"/>
    <w:rsid w:val="000D2821"/>
    <w:rsid w:val="000D71EC"/>
    <w:rsid w:val="000E0735"/>
    <w:rsid w:val="000F0A03"/>
    <w:rsid w:val="000F0C40"/>
    <w:rsid w:val="000F104A"/>
    <w:rsid w:val="000F5268"/>
    <w:rsid w:val="000F55D2"/>
    <w:rsid w:val="000F578D"/>
    <w:rsid w:val="00101E90"/>
    <w:rsid w:val="00104DDC"/>
    <w:rsid w:val="001057D1"/>
    <w:rsid w:val="001110D6"/>
    <w:rsid w:val="00113E6C"/>
    <w:rsid w:val="00113F09"/>
    <w:rsid w:val="00115623"/>
    <w:rsid w:val="00117286"/>
    <w:rsid w:val="00126BFD"/>
    <w:rsid w:val="001306B4"/>
    <w:rsid w:val="00131820"/>
    <w:rsid w:val="00133171"/>
    <w:rsid w:val="00133EC1"/>
    <w:rsid w:val="00135E6C"/>
    <w:rsid w:val="00136449"/>
    <w:rsid w:val="00136BE1"/>
    <w:rsid w:val="0014054D"/>
    <w:rsid w:val="00142F8D"/>
    <w:rsid w:val="001467C1"/>
    <w:rsid w:val="00151251"/>
    <w:rsid w:val="00151A89"/>
    <w:rsid w:val="00153216"/>
    <w:rsid w:val="00157E7B"/>
    <w:rsid w:val="001611B3"/>
    <w:rsid w:val="00162DA9"/>
    <w:rsid w:val="001731A3"/>
    <w:rsid w:val="001738F0"/>
    <w:rsid w:val="001753DC"/>
    <w:rsid w:val="0018446C"/>
    <w:rsid w:val="00186836"/>
    <w:rsid w:val="00195C98"/>
    <w:rsid w:val="00197229"/>
    <w:rsid w:val="001A0A68"/>
    <w:rsid w:val="001A0F7C"/>
    <w:rsid w:val="001A377B"/>
    <w:rsid w:val="001A4AAA"/>
    <w:rsid w:val="001A7011"/>
    <w:rsid w:val="001A7710"/>
    <w:rsid w:val="001A7C9C"/>
    <w:rsid w:val="001B0A1C"/>
    <w:rsid w:val="001B2DDB"/>
    <w:rsid w:val="001B45D1"/>
    <w:rsid w:val="001B6306"/>
    <w:rsid w:val="001B71BA"/>
    <w:rsid w:val="001C0869"/>
    <w:rsid w:val="001C0B69"/>
    <w:rsid w:val="001C2766"/>
    <w:rsid w:val="001C2898"/>
    <w:rsid w:val="001C39C2"/>
    <w:rsid w:val="001C6B74"/>
    <w:rsid w:val="001D038B"/>
    <w:rsid w:val="001D1900"/>
    <w:rsid w:val="001D26DA"/>
    <w:rsid w:val="001D4FC6"/>
    <w:rsid w:val="001D5B0D"/>
    <w:rsid w:val="001D5CAA"/>
    <w:rsid w:val="001D5D10"/>
    <w:rsid w:val="001E1357"/>
    <w:rsid w:val="001E19FB"/>
    <w:rsid w:val="001E3C06"/>
    <w:rsid w:val="001E583E"/>
    <w:rsid w:val="001E64D0"/>
    <w:rsid w:val="001F0E4D"/>
    <w:rsid w:val="001F3630"/>
    <w:rsid w:val="001F3BD6"/>
    <w:rsid w:val="001F3FD8"/>
    <w:rsid w:val="001F5E20"/>
    <w:rsid w:val="001F5E90"/>
    <w:rsid w:val="00225015"/>
    <w:rsid w:val="0023033C"/>
    <w:rsid w:val="0023158E"/>
    <w:rsid w:val="00235CB9"/>
    <w:rsid w:val="002413A7"/>
    <w:rsid w:val="0024275F"/>
    <w:rsid w:val="00244602"/>
    <w:rsid w:val="00247087"/>
    <w:rsid w:val="00252867"/>
    <w:rsid w:val="002539FB"/>
    <w:rsid w:val="00253CE9"/>
    <w:rsid w:val="00260A85"/>
    <w:rsid w:val="0027182C"/>
    <w:rsid w:val="00272475"/>
    <w:rsid w:val="00277BAE"/>
    <w:rsid w:val="00277EAC"/>
    <w:rsid w:val="002809F3"/>
    <w:rsid w:val="00280DE9"/>
    <w:rsid w:val="00280FCC"/>
    <w:rsid w:val="002848F7"/>
    <w:rsid w:val="00286069"/>
    <w:rsid w:val="002872E0"/>
    <w:rsid w:val="00294178"/>
    <w:rsid w:val="002A0D0B"/>
    <w:rsid w:val="002A19CE"/>
    <w:rsid w:val="002A3B5A"/>
    <w:rsid w:val="002A528E"/>
    <w:rsid w:val="002A6E4D"/>
    <w:rsid w:val="002A78B1"/>
    <w:rsid w:val="002B1170"/>
    <w:rsid w:val="002B784A"/>
    <w:rsid w:val="002C0073"/>
    <w:rsid w:val="002C3098"/>
    <w:rsid w:val="002C656D"/>
    <w:rsid w:val="002C7EDB"/>
    <w:rsid w:val="002D3B76"/>
    <w:rsid w:val="002D5888"/>
    <w:rsid w:val="002D6C1E"/>
    <w:rsid w:val="002E0B19"/>
    <w:rsid w:val="002E1183"/>
    <w:rsid w:val="002E25A0"/>
    <w:rsid w:val="002E7604"/>
    <w:rsid w:val="002F468E"/>
    <w:rsid w:val="0030231B"/>
    <w:rsid w:val="00302D8F"/>
    <w:rsid w:val="0030404F"/>
    <w:rsid w:val="003040CA"/>
    <w:rsid w:val="00304287"/>
    <w:rsid w:val="00304B96"/>
    <w:rsid w:val="00305FA8"/>
    <w:rsid w:val="0030726B"/>
    <w:rsid w:val="0031049F"/>
    <w:rsid w:val="003151B3"/>
    <w:rsid w:val="00320C9F"/>
    <w:rsid w:val="00327A68"/>
    <w:rsid w:val="00330272"/>
    <w:rsid w:val="003329AA"/>
    <w:rsid w:val="00333419"/>
    <w:rsid w:val="00333C7F"/>
    <w:rsid w:val="003354EF"/>
    <w:rsid w:val="00335848"/>
    <w:rsid w:val="00336501"/>
    <w:rsid w:val="003440F9"/>
    <w:rsid w:val="00344F45"/>
    <w:rsid w:val="003468D9"/>
    <w:rsid w:val="00351957"/>
    <w:rsid w:val="0035291E"/>
    <w:rsid w:val="00352F53"/>
    <w:rsid w:val="003532B1"/>
    <w:rsid w:val="0035619B"/>
    <w:rsid w:val="00360464"/>
    <w:rsid w:val="003632D1"/>
    <w:rsid w:val="00364ECD"/>
    <w:rsid w:val="00367BD5"/>
    <w:rsid w:val="00370B89"/>
    <w:rsid w:val="00371263"/>
    <w:rsid w:val="003750CF"/>
    <w:rsid w:val="0037739C"/>
    <w:rsid w:val="003800C8"/>
    <w:rsid w:val="003854C0"/>
    <w:rsid w:val="00390B38"/>
    <w:rsid w:val="003970B8"/>
    <w:rsid w:val="003A2C5B"/>
    <w:rsid w:val="003A36DA"/>
    <w:rsid w:val="003A5EB9"/>
    <w:rsid w:val="003A66AB"/>
    <w:rsid w:val="003A7283"/>
    <w:rsid w:val="003B00A9"/>
    <w:rsid w:val="003B03B9"/>
    <w:rsid w:val="003B4B38"/>
    <w:rsid w:val="003B5CFB"/>
    <w:rsid w:val="003C107F"/>
    <w:rsid w:val="003C10FB"/>
    <w:rsid w:val="003C31D3"/>
    <w:rsid w:val="003C384F"/>
    <w:rsid w:val="003C43F0"/>
    <w:rsid w:val="003C4F54"/>
    <w:rsid w:val="003C7032"/>
    <w:rsid w:val="003D08AE"/>
    <w:rsid w:val="003D363C"/>
    <w:rsid w:val="003D52E8"/>
    <w:rsid w:val="003D6710"/>
    <w:rsid w:val="003D788B"/>
    <w:rsid w:val="003E5CD3"/>
    <w:rsid w:val="003E7425"/>
    <w:rsid w:val="003F2C44"/>
    <w:rsid w:val="003F3133"/>
    <w:rsid w:val="003F4CB1"/>
    <w:rsid w:val="004006CB"/>
    <w:rsid w:val="0040185E"/>
    <w:rsid w:val="00401B38"/>
    <w:rsid w:val="00406BA1"/>
    <w:rsid w:val="00407B69"/>
    <w:rsid w:val="00407D0A"/>
    <w:rsid w:val="004100AE"/>
    <w:rsid w:val="004148DC"/>
    <w:rsid w:val="004152CA"/>
    <w:rsid w:val="00416ABF"/>
    <w:rsid w:val="004202C6"/>
    <w:rsid w:val="00420ACF"/>
    <w:rsid w:val="00420C27"/>
    <w:rsid w:val="00424AF8"/>
    <w:rsid w:val="00425438"/>
    <w:rsid w:val="0042587E"/>
    <w:rsid w:val="004279E5"/>
    <w:rsid w:val="00427E95"/>
    <w:rsid w:val="00431165"/>
    <w:rsid w:val="00433A1B"/>
    <w:rsid w:val="004350A6"/>
    <w:rsid w:val="00435A2A"/>
    <w:rsid w:val="00441B0C"/>
    <w:rsid w:val="00442E84"/>
    <w:rsid w:val="004464F0"/>
    <w:rsid w:val="00446B52"/>
    <w:rsid w:val="00447628"/>
    <w:rsid w:val="00453C23"/>
    <w:rsid w:val="004549AD"/>
    <w:rsid w:val="00455AFE"/>
    <w:rsid w:val="004562B5"/>
    <w:rsid w:val="00456B7E"/>
    <w:rsid w:val="00461016"/>
    <w:rsid w:val="004623F4"/>
    <w:rsid w:val="00464D6E"/>
    <w:rsid w:val="00465B2C"/>
    <w:rsid w:val="004710FD"/>
    <w:rsid w:val="00472BAF"/>
    <w:rsid w:val="00474E6E"/>
    <w:rsid w:val="00476412"/>
    <w:rsid w:val="00476B85"/>
    <w:rsid w:val="00477E0B"/>
    <w:rsid w:val="004803D3"/>
    <w:rsid w:val="004820EF"/>
    <w:rsid w:val="004828CE"/>
    <w:rsid w:val="00484F22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0785"/>
    <w:rsid w:val="004E098F"/>
    <w:rsid w:val="004E135E"/>
    <w:rsid w:val="004E342B"/>
    <w:rsid w:val="004E59B5"/>
    <w:rsid w:val="004F7153"/>
    <w:rsid w:val="00500AB1"/>
    <w:rsid w:val="0050166C"/>
    <w:rsid w:val="00501D9E"/>
    <w:rsid w:val="00505C0E"/>
    <w:rsid w:val="00515A14"/>
    <w:rsid w:val="00520937"/>
    <w:rsid w:val="00524D65"/>
    <w:rsid w:val="00525D6B"/>
    <w:rsid w:val="00530A93"/>
    <w:rsid w:val="005318C2"/>
    <w:rsid w:val="00531CDD"/>
    <w:rsid w:val="00536A66"/>
    <w:rsid w:val="00540EC8"/>
    <w:rsid w:val="005433AE"/>
    <w:rsid w:val="00545245"/>
    <w:rsid w:val="00547155"/>
    <w:rsid w:val="00551ADB"/>
    <w:rsid w:val="00552450"/>
    <w:rsid w:val="005576D2"/>
    <w:rsid w:val="00560C8C"/>
    <w:rsid w:val="00562181"/>
    <w:rsid w:val="0056318E"/>
    <w:rsid w:val="00566D60"/>
    <w:rsid w:val="005704EA"/>
    <w:rsid w:val="00570552"/>
    <w:rsid w:val="0057349F"/>
    <w:rsid w:val="00573893"/>
    <w:rsid w:val="00576AC2"/>
    <w:rsid w:val="00580E86"/>
    <w:rsid w:val="005822D5"/>
    <w:rsid w:val="00584F19"/>
    <w:rsid w:val="00586DDD"/>
    <w:rsid w:val="00587DA5"/>
    <w:rsid w:val="00593EC9"/>
    <w:rsid w:val="00594217"/>
    <w:rsid w:val="00595208"/>
    <w:rsid w:val="005A303D"/>
    <w:rsid w:val="005A3465"/>
    <w:rsid w:val="005A346D"/>
    <w:rsid w:val="005A73EC"/>
    <w:rsid w:val="005B0CCB"/>
    <w:rsid w:val="005B4B52"/>
    <w:rsid w:val="005B59F6"/>
    <w:rsid w:val="005C4DF3"/>
    <w:rsid w:val="005C631F"/>
    <w:rsid w:val="005C6D61"/>
    <w:rsid w:val="005C72C7"/>
    <w:rsid w:val="005C7558"/>
    <w:rsid w:val="005D0DF4"/>
    <w:rsid w:val="005D3976"/>
    <w:rsid w:val="005D416D"/>
    <w:rsid w:val="005D4A2E"/>
    <w:rsid w:val="005D6271"/>
    <w:rsid w:val="005E1A51"/>
    <w:rsid w:val="005E7CC3"/>
    <w:rsid w:val="005F0288"/>
    <w:rsid w:val="005F06C2"/>
    <w:rsid w:val="00604753"/>
    <w:rsid w:val="00606AEB"/>
    <w:rsid w:val="006071FF"/>
    <w:rsid w:val="006102B3"/>
    <w:rsid w:val="0061222B"/>
    <w:rsid w:val="006159D5"/>
    <w:rsid w:val="00615BCE"/>
    <w:rsid w:val="00615D31"/>
    <w:rsid w:val="0062037A"/>
    <w:rsid w:val="00620DE7"/>
    <w:rsid w:val="006278F2"/>
    <w:rsid w:val="00630629"/>
    <w:rsid w:val="0063571C"/>
    <w:rsid w:val="00637592"/>
    <w:rsid w:val="00640352"/>
    <w:rsid w:val="00641816"/>
    <w:rsid w:val="0064368A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6C07"/>
    <w:rsid w:val="006575DD"/>
    <w:rsid w:val="00657BC2"/>
    <w:rsid w:val="006609F6"/>
    <w:rsid w:val="00662C96"/>
    <w:rsid w:val="00667462"/>
    <w:rsid w:val="00667FAF"/>
    <w:rsid w:val="00671766"/>
    <w:rsid w:val="006731CA"/>
    <w:rsid w:val="00673C0B"/>
    <w:rsid w:val="0067414C"/>
    <w:rsid w:val="00676B0A"/>
    <w:rsid w:val="00677892"/>
    <w:rsid w:val="006805AE"/>
    <w:rsid w:val="0068107F"/>
    <w:rsid w:val="0068243A"/>
    <w:rsid w:val="00686501"/>
    <w:rsid w:val="00690684"/>
    <w:rsid w:val="00690F92"/>
    <w:rsid w:val="00691F94"/>
    <w:rsid w:val="00692597"/>
    <w:rsid w:val="006935F2"/>
    <w:rsid w:val="00696905"/>
    <w:rsid w:val="00696E05"/>
    <w:rsid w:val="00697373"/>
    <w:rsid w:val="00697F5C"/>
    <w:rsid w:val="006A3265"/>
    <w:rsid w:val="006A3717"/>
    <w:rsid w:val="006B0580"/>
    <w:rsid w:val="006B0FFD"/>
    <w:rsid w:val="006B2462"/>
    <w:rsid w:val="006B5644"/>
    <w:rsid w:val="006B6AEB"/>
    <w:rsid w:val="006C09A1"/>
    <w:rsid w:val="006C143A"/>
    <w:rsid w:val="006C425C"/>
    <w:rsid w:val="006D0E3F"/>
    <w:rsid w:val="006D140E"/>
    <w:rsid w:val="006D15E3"/>
    <w:rsid w:val="006D2BF2"/>
    <w:rsid w:val="006D4BBB"/>
    <w:rsid w:val="006D7902"/>
    <w:rsid w:val="006E3B72"/>
    <w:rsid w:val="006E4DFB"/>
    <w:rsid w:val="006E556A"/>
    <w:rsid w:val="006E5FB7"/>
    <w:rsid w:val="006F038F"/>
    <w:rsid w:val="006F1490"/>
    <w:rsid w:val="006F6786"/>
    <w:rsid w:val="0070088B"/>
    <w:rsid w:val="007014E4"/>
    <w:rsid w:val="0070459D"/>
    <w:rsid w:val="00704711"/>
    <w:rsid w:val="00706477"/>
    <w:rsid w:val="00707295"/>
    <w:rsid w:val="00707794"/>
    <w:rsid w:val="00712D55"/>
    <w:rsid w:val="00713C42"/>
    <w:rsid w:val="00714712"/>
    <w:rsid w:val="00715922"/>
    <w:rsid w:val="00717EFB"/>
    <w:rsid w:val="00725694"/>
    <w:rsid w:val="00726289"/>
    <w:rsid w:val="007278AA"/>
    <w:rsid w:val="00734A88"/>
    <w:rsid w:val="0073590A"/>
    <w:rsid w:val="007376CC"/>
    <w:rsid w:val="00740B09"/>
    <w:rsid w:val="00741168"/>
    <w:rsid w:val="0074194F"/>
    <w:rsid w:val="00745740"/>
    <w:rsid w:val="00745FD7"/>
    <w:rsid w:val="00746E18"/>
    <w:rsid w:val="00755124"/>
    <w:rsid w:val="0075514F"/>
    <w:rsid w:val="00757479"/>
    <w:rsid w:val="00764BAD"/>
    <w:rsid w:val="00764BB1"/>
    <w:rsid w:val="0076668F"/>
    <w:rsid w:val="007700B3"/>
    <w:rsid w:val="0077269D"/>
    <w:rsid w:val="00774B9A"/>
    <w:rsid w:val="00775F7A"/>
    <w:rsid w:val="00776154"/>
    <w:rsid w:val="007772B5"/>
    <w:rsid w:val="00777F07"/>
    <w:rsid w:val="007831C8"/>
    <w:rsid w:val="00785BA7"/>
    <w:rsid w:val="007860A5"/>
    <w:rsid w:val="00790841"/>
    <w:rsid w:val="007938D4"/>
    <w:rsid w:val="00794B80"/>
    <w:rsid w:val="007964B7"/>
    <w:rsid w:val="007A6B7E"/>
    <w:rsid w:val="007A721C"/>
    <w:rsid w:val="007A7285"/>
    <w:rsid w:val="007A7C4B"/>
    <w:rsid w:val="007B2B2E"/>
    <w:rsid w:val="007C6478"/>
    <w:rsid w:val="007D09D1"/>
    <w:rsid w:val="007D3A96"/>
    <w:rsid w:val="007D435E"/>
    <w:rsid w:val="007D5238"/>
    <w:rsid w:val="007D5FE2"/>
    <w:rsid w:val="007D7527"/>
    <w:rsid w:val="007E07BC"/>
    <w:rsid w:val="007E158C"/>
    <w:rsid w:val="007E22D4"/>
    <w:rsid w:val="007E45FF"/>
    <w:rsid w:val="007E6397"/>
    <w:rsid w:val="007E7344"/>
    <w:rsid w:val="007F0BD7"/>
    <w:rsid w:val="007F29B7"/>
    <w:rsid w:val="007F630C"/>
    <w:rsid w:val="00804529"/>
    <w:rsid w:val="00804C56"/>
    <w:rsid w:val="00805044"/>
    <w:rsid w:val="008050ED"/>
    <w:rsid w:val="00805EFB"/>
    <w:rsid w:val="00810AAF"/>
    <w:rsid w:val="008112B6"/>
    <w:rsid w:val="00812735"/>
    <w:rsid w:val="00815F4A"/>
    <w:rsid w:val="008161D8"/>
    <w:rsid w:val="00817115"/>
    <w:rsid w:val="008171D9"/>
    <w:rsid w:val="00825FE2"/>
    <w:rsid w:val="00826C12"/>
    <w:rsid w:val="00831287"/>
    <w:rsid w:val="00832026"/>
    <w:rsid w:val="008325C4"/>
    <w:rsid w:val="00833F3B"/>
    <w:rsid w:val="00837FE6"/>
    <w:rsid w:val="00845FB4"/>
    <w:rsid w:val="00846530"/>
    <w:rsid w:val="00852121"/>
    <w:rsid w:val="00861C71"/>
    <w:rsid w:val="008629CC"/>
    <w:rsid w:val="0086562D"/>
    <w:rsid w:val="0086674B"/>
    <w:rsid w:val="00867D0D"/>
    <w:rsid w:val="00872083"/>
    <w:rsid w:val="00880364"/>
    <w:rsid w:val="008829E4"/>
    <w:rsid w:val="008874D7"/>
    <w:rsid w:val="008921BA"/>
    <w:rsid w:val="00895C67"/>
    <w:rsid w:val="00895EAB"/>
    <w:rsid w:val="008A102D"/>
    <w:rsid w:val="008A2FE5"/>
    <w:rsid w:val="008A5D45"/>
    <w:rsid w:val="008A716F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320D"/>
    <w:rsid w:val="008D7199"/>
    <w:rsid w:val="008E3AFA"/>
    <w:rsid w:val="008E4FB2"/>
    <w:rsid w:val="008E514C"/>
    <w:rsid w:val="008E5AC0"/>
    <w:rsid w:val="008E7339"/>
    <w:rsid w:val="008F036C"/>
    <w:rsid w:val="008F345C"/>
    <w:rsid w:val="008F6102"/>
    <w:rsid w:val="0090080D"/>
    <w:rsid w:val="00900D42"/>
    <w:rsid w:val="009012ED"/>
    <w:rsid w:val="009052FB"/>
    <w:rsid w:val="00907222"/>
    <w:rsid w:val="00910548"/>
    <w:rsid w:val="00910995"/>
    <w:rsid w:val="009110AA"/>
    <w:rsid w:val="00912DA2"/>
    <w:rsid w:val="0091543A"/>
    <w:rsid w:val="009168F4"/>
    <w:rsid w:val="00916D9B"/>
    <w:rsid w:val="00921669"/>
    <w:rsid w:val="009221E3"/>
    <w:rsid w:val="00924676"/>
    <w:rsid w:val="009261B4"/>
    <w:rsid w:val="009272D4"/>
    <w:rsid w:val="00931FDD"/>
    <w:rsid w:val="00934351"/>
    <w:rsid w:val="0093483C"/>
    <w:rsid w:val="009368EB"/>
    <w:rsid w:val="00947014"/>
    <w:rsid w:val="009547AE"/>
    <w:rsid w:val="00955DFB"/>
    <w:rsid w:val="00956240"/>
    <w:rsid w:val="009576E7"/>
    <w:rsid w:val="00960D55"/>
    <w:rsid w:val="009620F6"/>
    <w:rsid w:val="00962557"/>
    <w:rsid w:val="009627D4"/>
    <w:rsid w:val="009627DD"/>
    <w:rsid w:val="00965D5E"/>
    <w:rsid w:val="00965EF3"/>
    <w:rsid w:val="00977403"/>
    <w:rsid w:val="009824D2"/>
    <w:rsid w:val="00982CA3"/>
    <w:rsid w:val="00990597"/>
    <w:rsid w:val="00992247"/>
    <w:rsid w:val="009930DB"/>
    <w:rsid w:val="0099362F"/>
    <w:rsid w:val="00994CF1"/>
    <w:rsid w:val="0099606B"/>
    <w:rsid w:val="00996BFE"/>
    <w:rsid w:val="009A0A23"/>
    <w:rsid w:val="009A3B0C"/>
    <w:rsid w:val="009A580B"/>
    <w:rsid w:val="009A62F6"/>
    <w:rsid w:val="009A78BA"/>
    <w:rsid w:val="009B3409"/>
    <w:rsid w:val="009B58CD"/>
    <w:rsid w:val="009B6135"/>
    <w:rsid w:val="009B72E1"/>
    <w:rsid w:val="009C3028"/>
    <w:rsid w:val="009C5DD4"/>
    <w:rsid w:val="009D0428"/>
    <w:rsid w:val="009D1558"/>
    <w:rsid w:val="009D27BB"/>
    <w:rsid w:val="009D352E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77EB"/>
    <w:rsid w:val="00A11386"/>
    <w:rsid w:val="00A14E75"/>
    <w:rsid w:val="00A16099"/>
    <w:rsid w:val="00A20949"/>
    <w:rsid w:val="00A211B4"/>
    <w:rsid w:val="00A23751"/>
    <w:rsid w:val="00A245A1"/>
    <w:rsid w:val="00A279E8"/>
    <w:rsid w:val="00A332A6"/>
    <w:rsid w:val="00A337BE"/>
    <w:rsid w:val="00A33CF9"/>
    <w:rsid w:val="00A36790"/>
    <w:rsid w:val="00A37009"/>
    <w:rsid w:val="00A4288A"/>
    <w:rsid w:val="00A45D86"/>
    <w:rsid w:val="00A50CDD"/>
    <w:rsid w:val="00A51A7B"/>
    <w:rsid w:val="00A5272E"/>
    <w:rsid w:val="00A56183"/>
    <w:rsid w:val="00A570D6"/>
    <w:rsid w:val="00A61305"/>
    <w:rsid w:val="00A62F0D"/>
    <w:rsid w:val="00A6476B"/>
    <w:rsid w:val="00A66079"/>
    <w:rsid w:val="00A73B27"/>
    <w:rsid w:val="00A76713"/>
    <w:rsid w:val="00A77871"/>
    <w:rsid w:val="00A915F3"/>
    <w:rsid w:val="00A93D9C"/>
    <w:rsid w:val="00A96DD5"/>
    <w:rsid w:val="00A97360"/>
    <w:rsid w:val="00AA318E"/>
    <w:rsid w:val="00AA3ED3"/>
    <w:rsid w:val="00AB1DE3"/>
    <w:rsid w:val="00AB48C9"/>
    <w:rsid w:val="00AB6C32"/>
    <w:rsid w:val="00AC0B09"/>
    <w:rsid w:val="00AC0C83"/>
    <w:rsid w:val="00AC15C9"/>
    <w:rsid w:val="00AC3AF7"/>
    <w:rsid w:val="00AC5A7C"/>
    <w:rsid w:val="00AD27DB"/>
    <w:rsid w:val="00AD4853"/>
    <w:rsid w:val="00AE2392"/>
    <w:rsid w:val="00AE2CAF"/>
    <w:rsid w:val="00AE6142"/>
    <w:rsid w:val="00AF0401"/>
    <w:rsid w:val="00AF0F97"/>
    <w:rsid w:val="00AF3DDA"/>
    <w:rsid w:val="00AF53E1"/>
    <w:rsid w:val="00B024D7"/>
    <w:rsid w:val="00B02A6C"/>
    <w:rsid w:val="00B03C40"/>
    <w:rsid w:val="00B06CE3"/>
    <w:rsid w:val="00B06F32"/>
    <w:rsid w:val="00B07615"/>
    <w:rsid w:val="00B0774A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5333"/>
    <w:rsid w:val="00B376FE"/>
    <w:rsid w:val="00B4185C"/>
    <w:rsid w:val="00B449BD"/>
    <w:rsid w:val="00B5405F"/>
    <w:rsid w:val="00B5622D"/>
    <w:rsid w:val="00B6220D"/>
    <w:rsid w:val="00B718B8"/>
    <w:rsid w:val="00B73002"/>
    <w:rsid w:val="00B744AE"/>
    <w:rsid w:val="00B75D96"/>
    <w:rsid w:val="00B838B9"/>
    <w:rsid w:val="00B84546"/>
    <w:rsid w:val="00B85506"/>
    <w:rsid w:val="00B86866"/>
    <w:rsid w:val="00B90049"/>
    <w:rsid w:val="00B95E28"/>
    <w:rsid w:val="00B97DC5"/>
    <w:rsid w:val="00BA13EF"/>
    <w:rsid w:val="00BA1B21"/>
    <w:rsid w:val="00BA25A0"/>
    <w:rsid w:val="00BA3826"/>
    <w:rsid w:val="00BA49D4"/>
    <w:rsid w:val="00BA7C3D"/>
    <w:rsid w:val="00BB4C3E"/>
    <w:rsid w:val="00BB4F2E"/>
    <w:rsid w:val="00BB72BF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5A46"/>
    <w:rsid w:val="00BE7F4F"/>
    <w:rsid w:val="00BF242B"/>
    <w:rsid w:val="00BF58F5"/>
    <w:rsid w:val="00BF7A50"/>
    <w:rsid w:val="00C02C08"/>
    <w:rsid w:val="00C10F2E"/>
    <w:rsid w:val="00C13CEF"/>
    <w:rsid w:val="00C220B9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6D42"/>
    <w:rsid w:val="00C60EE1"/>
    <w:rsid w:val="00C62696"/>
    <w:rsid w:val="00C741DE"/>
    <w:rsid w:val="00C7760F"/>
    <w:rsid w:val="00C8148E"/>
    <w:rsid w:val="00C81B30"/>
    <w:rsid w:val="00C84718"/>
    <w:rsid w:val="00C91077"/>
    <w:rsid w:val="00C92CCF"/>
    <w:rsid w:val="00CA4881"/>
    <w:rsid w:val="00CB1120"/>
    <w:rsid w:val="00CB3A64"/>
    <w:rsid w:val="00CB43F2"/>
    <w:rsid w:val="00CB7635"/>
    <w:rsid w:val="00CC0DC7"/>
    <w:rsid w:val="00CC1FC7"/>
    <w:rsid w:val="00CD6A5D"/>
    <w:rsid w:val="00CE5ADF"/>
    <w:rsid w:val="00CE5B4D"/>
    <w:rsid w:val="00CF2218"/>
    <w:rsid w:val="00CF38AE"/>
    <w:rsid w:val="00CF6088"/>
    <w:rsid w:val="00D00FB0"/>
    <w:rsid w:val="00D16CD3"/>
    <w:rsid w:val="00D20BF4"/>
    <w:rsid w:val="00D21423"/>
    <w:rsid w:val="00D22918"/>
    <w:rsid w:val="00D23838"/>
    <w:rsid w:val="00D25AB0"/>
    <w:rsid w:val="00D26BCD"/>
    <w:rsid w:val="00D27D7B"/>
    <w:rsid w:val="00D30C15"/>
    <w:rsid w:val="00D3390C"/>
    <w:rsid w:val="00D3449E"/>
    <w:rsid w:val="00D36E04"/>
    <w:rsid w:val="00D37160"/>
    <w:rsid w:val="00D42286"/>
    <w:rsid w:val="00D5009C"/>
    <w:rsid w:val="00D627A8"/>
    <w:rsid w:val="00D6547D"/>
    <w:rsid w:val="00D65EFB"/>
    <w:rsid w:val="00D72E2F"/>
    <w:rsid w:val="00D8023F"/>
    <w:rsid w:val="00D81B16"/>
    <w:rsid w:val="00D82437"/>
    <w:rsid w:val="00D8461C"/>
    <w:rsid w:val="00D8462E"/>
    <w:rsid w:val="00D87266"/>
    <w:rsid w:val="00D87B3D"/>
    <w:rsid w:val="00D96C9F"/>
    <w:rsid w:val="00D97696"/>
    <w:rsid w:val="00DA1A0C"/>
    <w:rsid w:val="00DA4939"/>
    <w:rsid w:val="00DB0D1C"/>
    <w:rsid w:val="00DB14B9"/>
    <w:rsid w:val="00DB1AB8"/>
    <w:rsid w:val="00DB1AE0"/>
    <w:rsid w:val="00DB46FC"/>
    <w:rsid w:val="00DB5AFB"/>
    <w:rsid w:val="00DB63C6"/>
    <w:rsid w:val="00DB651E"/>
    <w:rsid w:val="00DC2A25"/>
    <w:rsid w:val="00DC3EAD"/>
    <w:rsid w:val="00DC504D"/>
    <w:rsid w:val="00DC6DD9"/>
    <w:rsid w:val="00DC7947"/>
    <w:rsid w:val="00DD34E6"/>
    <w:rsid w:val="00DD4D39"/>
    <w:rsid w:val="00DD5A58"/>
    <w:rsid w:val="00DF4767"/>
    <w:rsid w:val="00E0043B"/>
    <w:rsid w:val="00E00D71"/>
    <w:rsid w:val="00E01B5B"/>
    <w:rsid w:val="00E07E23"/>
    <w:rsid w:val="00E17753"/>
    <w:rsid w:val="00E17A93"/>
    <w:rsid w:val="00E2116F"/>
    <w:rsid w:val="00E2239F"/>
    <w:rsid w:val="00E22592"/>
    <w:rsid w:val="00E26BF5"/>
    <w:rsid w:val="00E2728A"/>
    <w:rsid w:val="00E27EA5"/>
    <w:rsid w:val="00E30281"/>
    <w:rsid w:val="00E32B7F"/>
    <w:rsid w:val="00E4013A"/>
    <w:rsid w:val="00E42083"/>
    <w:rsid w:val="00E4240C"/>
    <w:rsid w:val="00E4399A"/>
    <w:rsid w:val="00E4661A"/>
    <w:rsid w:val="00E46780"/>
    <w:rsid w:val="00E506DC"/>
    <w:rsid w:val="00E5446A"/>
    <w:rsid w:val="00E6218F"/>
    <w:rsid w:val="00E62F88"/>
    <w:rsid w:val="00E669BB"/>
    <w:rsid w:val="00E66AE7"/>
    <w:rsid w:val="00E66BF9"/>
    <w:rsid w:val="00E6741D"/>
    <w:rsid w:val="00E726FA"/>
    <w:rsid w:val="00E75830"/>
    <w:rsid w:val="00E77FD9"/>
    <w:rsid w:val="00E81028"/>
    <w:rsid w:val="00E8231D"/>
    <w:rsid w:val="00E82383"/>
    <w:rsid w:val="00E823B7"/>
    <w:rsid w:val="00E83BDB"/>
    <w:rsid w:val="00E90AD9"/>
    <w:rsid w:val="00E92B1B"/>
    <w:rsid w:val="00E951D5"/>
    <w:rsid w:val="00EA0C93"/>
    <w:rsid w:val="00EA111C"/>
    <w:rsid w:val="00EA114F"/>
    <w:rsid w:val="00EA1969"/>
    <w:rsid w:val="00EA3CE3"/>
    <w:rsid w:val="00EB5010"/>
    <w:rsid w:val="00EB556B"/>
    <w:rsid w:val="00EC1C60"/>
    <w:rsid w:val="00EC2F26"/>
    <w:rsid w:val="00EC4DA0"/>
    <w:rsid w:val="00ED3B9D"/>
    <w:rsid w:val="00ED661D"/>
    <w:rsid w:val="00EE1DA3"/>
    <w:rsid w:val="00EE301D"/>
    <w:rsid w:val="00EE51C6"/>
    <w:rsid w:val="00EF1682"/>
    <w:rsid w:val="00EF212E"/>
    <w:rsid w:val="00EF2B5E"/>
    <w:rsid w:val="00EF5985"/>
    <w:rsid w:val="00EF5DA7"/>
    <w:rsid w:val="00F004FA"/>
    <w:rsid w:val="00F032AA"/>
    <w:rsid w:val="00F04035"/>
    <w:rsid w:val="00F04A78"/>
    <w:rsid w:val="00F05248"/>
    <w:rsid w:val="00F114CB"/>
    <w:rsid w:val="00F12DB3"/>
    <w:rsid w:val="00F13907"/>
    <w:rsid w:val="00F13CE4"/>
    <w:rsid w:val="00F16267"/>
    <w:rsid w:val="00F20617"/>
    <w:rsid w:val="00F22EB9"/>
    <w:rsid w:val="00F30089"/>
    <w:rsid w:val="00F331C8"/>
    <w:rsid w:val="00F37E19"/>
    <w:rsid w:val="00F430C7"/>
    <w:rsid w:val="00F43A06"/>
    <w:rsid w:val="00F45B8C"/>
    <w:rsid w:val="00F47A95"/>
    <w:rsid w:val="00F50512"/>
    <w:rsid w:val="00F50DE9"/>
    <w:rsid w:val="00F518B3"/>
    <w:rsid w:val="00F52D4C"/>
    <w:rsid w:val="00F5364F"/>
    <w:rsid w:val="00F53E30"/>
    <w:rsid w:val="00F5484A"/>
    <w:rsid w:val="00F57501"/>
    <w:rsid w:val="00F61D93"/>
    <w:rsid w:val="00F6343B"/>
    <w:rsid w:val="00F67761"/>
    <w:rsid w:val="00F70D0C"/>
    <w:rsid w:val="00F70ECF"/>
    <w:rsid w:val="00F73541"/>
    <w:rsid w:val="00F75823"/>
    <w:rsid w:val="00F7774D"/>
    <w:rsid w:val="00F90100"/>
    <w:rsid w:val="00F94F19"/>
    <w:rsid w:val="00F96A38"/>
    <w:rsid w:val="00FA4F25"/>
    <w:rsid w:val="00FA5114"/>
    <w:rsid w:val="00FB2502"/>
    <w:rsid w:val="00FB52C9"/>
    <w:rsid w:val="00FB575B"/>
    <w:rsid w:val="00FB77EB"/>
    <w:rsid w:val="00FB7DA6"/>
    <w:rsid w:val="00FC656E"/>
    <w:rsid w:val="00FD02EF"/>
    <w:rsid w:val="00FD20DE"/>
    <w:rsid w:val="00FD5303"/>
    <w:rsid w:val="00FD7536"/>
    <w:rsid w:val="00FE132E"/>
    <w:rsid w:val="00FE5ADD"/>
    <w:rsid w:val="00FE5C2E"/>
    <w:rsid w:val="00FE6841"/>
    <w:rsid w:val="00FF0433"/>
    <w:rsid w:val="00FF19A9"/>
    <w:rsid w:val="00FF1EF7"/>
    <w:rsid w:val="00FF4D87"/>
    <w:rsid w:val="00FF6789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25884"/>
  <w15:docId w15:val="{6003B980-2801-46A7-AC1A-ED334572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C425C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C425C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425C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425C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C425C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C425C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C425C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C425C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C425C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eading1Char">
    <w:name w:val="Heading 1 Char"/>
    <w:basedOn w:val="DefaultParagraphFont"/>
    <w:link w:val="Heading1"/>
    <w:rsid w:val="006C42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C425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6C42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6C425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6C425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C42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C425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C425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6C42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3E6E1-0623-4EDF-8A2B-EA5E829D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538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88</cp:revision>
  <cp:lastPrinted>2024-09-02T03:27:00Z</cp:lastPrinted>
  <dcterms:created xsi:type="dcterms:W3CDTF">2011-07-26T06:11:00Z</dcterms:created>
  <dcterms:modified xsi:type="dcterms:W3CDTF">2024-09-02T03:27:00Z</dcterms:modified>
</cp:coreProperties>
</file>